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107"/>
        <w:gridCol w:w="293"/>
        <w:gridCol w:w="400"/>
        <w:gridCol w:w="2163"/>
        <w:gridCol w:w="284"/>
        <w:gridCol w:w="4524"/>
      </w:tblGrid>
      <w:tr w:rsidR="00456583" w:rsidRPr="00AA7BC6" w14:paraId="13B1BEB2" w14:textId="77777777" w:rsidTr="00045DF3">
        <w:tc>
          <w:tcPr>
            <w:tcW w:w="4536" w:type="dxa"/>
            <w:gridSpan w:val="5"/>
            <w:vMerge w:val="restart"/>
          </w:tcPr>
          <w:p w14:paraId="4FA69D5D" w14:textId="77777777" w:rsidR="00456583" w:rsidRPr="00AA7BC6" w:rsidRDefault="00456583">
            <w:pPr>
              <w:rPr>
                <w:rFonts w:ascii="PT Astra Sans" w:hAnsi="PT Astra Sans"/>
              </w:rPr>
            </w:pP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drawing>
                <wp:inline distT="0" distB="0" distL="0" distR="0" wp14:anchorId="446C03BE" wp14:editId="220F9E3C">
                  <wp:extent cx="2867025" cy="609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45EFE6FF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 w:val="restart"/>
          </w:tcPr>
          <w:p w14:paraId="1ABBC1AD" w14:textId="588EDF21" w:rsidR="000A0270" w:rsidRDefault="000A0270" w:rsidP="00DF3688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  <w:r>
              <w:rPr>
                <w:rFonts w:ascii="PT Astra Sans" w:hAnsi="PT Astra Sans" w:cs="Tahoma"/>
                <w:bCs/>
              </w:rPr>
              <w:t>ПАО «</w:t>
            </w:r>
            <w:r w:rsidRPr="000A0270">
              <w:rPr>
                <w:rFonts w:ascii="PT Astra Sans" w:hAnsi="PT Astra Sans" w:cs="Tahoma"/>
                <w:bCs/>
              </w:rPr>
              <w:t>Тамбовская энергосбытовая компания</w:t>
            </w:r>
            <w:r>
              <w:rPr>
                <w:rFonts w:ascii="PT Astra Sans" w:hAnsi="PT Astra Sans" w:cs="Tahoma"/>
                <w:bCs/>
              </w:rPr>
              <w:t>»</w:t>
            </w:r>
          </w:p>
          <w:p w14:paraId="451C641A" w14:textId="27559ED9" w:rsidR="00DF3688" w:rsidRPr="00AA7BC6" w:rsidRDefault="00654AEB" w:rsidP="00DF3688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  <w:r w:rsidRPr="00AA7BC6">
              <w:rPr>
                <w:rFonts w:ascii="PT Astra Sans" w:hAnsi="PT Astra Sans" w:cs="Tahoma"/>
                <w:b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Генеральному директору"/>
                  </w:textInput>
                </w:ffData>
              </w:fldChar>
            </w:r>
            <w:bookmarkStart w:id="0" w:name="ТекстовоеПоле7"/>
            <w:r w:rsidRPr="00AA7BC6">
              <w:rPr>
                <w:rFonts w:ascii="PT Astra Sans" w:hAnsi="PT Astra Sans" w:cs="Tahoma"/>
                <w:bCs/>
              </w:rPr>
              <w:instrText xml:space="preserve"> FORMTEXT </w:instrText>
            </w:r>
            <w:r w:rsidRPr="00AA7BC6">
              <w:rPr>
                <w:rFonts w:ascii="PT Astra Sans" w:hAnsi="PT Astra Sans" w:cs="Tahoma"/>
                <w:bCs/>
              </w:rPr>
            </w:r>
            <w:r w:rsidRPr="00AA7BC6">
              <w:rPr>
                <w:rFonts w:ascii="PT Astra Sans" w:hAnsi="PT Astra Sans" w:cs="Tahoma"/>
                <w:bCs/>
              </w:rPr>
              <w:fldChar w:fldCharType="separate"/>
            </w:r>
            <w:r w:rsidRPr="00AA7BC6">
              <w:rPr>
                <w:rFonts w:ascii="PT Astra Sans" w:hAnsi="PT Astra Sans" w:cs="Tahoma"/>
                <w:bCs/>
                <w:noProof/>
              </w:rPr>
              <w:t>Генеральному директору</w:t>
            </w:r>
            <w:r w:rsidRPr="00AA7BC6">
              <w:rPr>
                <w:rFonts w:ascii="PT Astra Sans" w:hAnsi="PT Astra Sans" w:cs="Tahoma"/>
                <w:bCs/>
              </w:rPr>
              <w:fldChar w:fldCharType="end"/>
            </w:r>
            <w:bookmarkEnd w:id="0"/>
          </w:p>
          <w:p w14:paraId="15407DBD" w14:textId="45C38E45" w:rsidR="00517339" w:rsidRPr="00AA7BC6" w:rsidRDefault="00AB1701" w:rsidP="00517339">
            <w:pPr>
              <w:spacing w:after="240"/>
              <w:jc w:val="center"/>
              <w:rPr>
                <w:rFonts w:ascii="PT Astra Sans" w:hAnsi="PT Astra Sans" w:cs="Tahoma"/>
                <w:bCs/>
                <w:noProof/>
              </w:rPr>
            </w:pPr>
            <w:r w:rsidRPr="00AA7BC6">
              <w:rPr>
                <w:rFonts w:ascii="PT Astra Sans" w:hAnsi="PT Astra Sans" w:cs="Tahoma"/>
                <w:bCs/>
                <w:noProof/>
              </w:rPr>
              <w:t>А.С. Мурзину</w:t>
            </w:r>
          </w:p>
          <w:p w14:paraId="319A9E25" w14:textId="359E4EC4" w:rsidR="00456583" w:rsidRPr="00AA7BC6" w:rsidRDefault="00456583" w:rsidP="00DF3688">
            <w:pPr>
              <w:spacing w:after="120"/>
              <w:jc w:val="center"/>
              <w:rPr>
                <w:rFonts w:ascii="PT Astra Sans" w:hAnsi="PT Astra Sans" w:cs="Tahoma"/>
                <w:bCs/>
              </w:rPr>
            </w:pPr>
          </w:p>
        </w:tc>
      </w:tr>
      <w:tr w:rsidR="00456583" w:rsidRPr="00AA7BC6" w14:paraId="30B7E67D" w14:textId="77777777" w:rsidTr="00045DF3">
        <w:tc>
          <w:tcPr>
            <w:tcW w:w="4536" w:type="dxa"/>
            <w:gridSpan w:val="5"/>
            <w:vMerge/>
          </w:tcPr>
          <w:p w14:paraId="24ED708F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14:paraId="4403D2C6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61B9D1F1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AA7BC6" w14:paraId="3B718EAC" w14:textId="77777777" w:rsidTr="00045DF3">
        <w:tc>
          <w:tcPr>
            <w:tcW w:w="4536" w:type="dxa"/>
            <w:gridSpan w:val="5"/>
            <w:vMerge/>
          </w:tcPr>
          <w:p w14:paraId="1A121E62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284" w:type="dxa"/>
          </w:tcPr>
          <w:p w14:paraId="44244854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3EF7973B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AA7BC6" w14:paraId="6752E9A7" w14:textId="77777777" w:rsidTr="00045DF3">
        <w:tc>
          <w:tcPr>
            <w:tcW w:w="4536" w:type="dxa"/>
            <w:gridSpan w:val="5"/>
          </w:tcPr>
          <w:p w14:paraId="0E7B26F7" w14:textId="77777777" w:rsidR="00456583" w:rsidRPr="00AA7BC6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14:paraId="25929A57" w14:textId="77777777" w:rsidR="00456583" w:rsidRPr="00AA7BC6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14:paraId="0437AF76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  <w:szCs w:val="10"/>
                <w:vertAlign w:val="superscript"/>
              </w:rPr>
            </w:pPr>
          </w:p>
        </w:tc>
      </w:tr>
      <w:tr w:rsidR="00456583" w:rsidRPr="00AA7BC6" w14:paraId="0FE0A960" w14:textId="77777777" w:rsidTr="00045DF3">
        <w:tc>
          <w:tcPr>
            <w:tcW w:w="4536" w:type="dxa"/>
            <w:gridSpan w:val="5"/>
          </w:tcPr>
          <w:p w14:paraId="72DA96D0" w14:textId="77777777" w:rsidR="00456583" w:rsidRPr="00AA7BC6" w:rsidRDefault="00456583" w:rsidP="001318B6">
            <w:pPr>
              <w:autoSpaceDE w:val="0"/>
              <w:autoSpaceDN w:val="0"/>
              <w:adjustRightInd w:val="0"/>
              <w:spacing w:after="6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ООО «СИГМА»</w:t>
            </w:r>
          </w:p>
          <w:p w14:paraId="46D8A006" w14:textId="77777777" w:rsidR="001318B6" w:rsidRPr="00AA7BC6" w:rsidRDefault="00456583" w:rsidP="00974BF6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Юридический адрес:</w:t>
            </w:r>
            <w:r w:rsidR="00974BF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Свердловская наб., дом 4, литер Б</w:t>
            </w:r>
            <w:r w:rsidR="001318B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, </w:t>
            </w:r>
            <w:r w:rsidR="001318B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  <w:t>Санкт-Петербург, Россия, 195009</w:t>
            </w:r>
          </w:p>
          <w:p w14:paraId="7F7FE6C2" w14:textId="77777777" w:rsidR="00456583" w:rsidRPr="00AA7BC6" w:rsidRDefault="00456583" w:rsidP="00974BF6">
            <w:pPr>
              <w:autoSpaceDE w:val="0"/>
              <w:autoSpaceDN w:val="0"/>
              <w:adjustRightInd w:val="0"/>
              <w:spacing w:after="12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Почтовый адрес:</w:t>
            </w:r>
            <w:r w:rsidR="00974BF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 </w:t>
            </w:r>
            <w:r w:rsidR="001318B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 xml:space="preserve">Свердловская наб., дом 4, литер Б, </w:t>
            </w:r>
            <w:r w:rsidR="008C3E49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br/>
            </w:r>
            <w:r w:rsidR="001318B6"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офис 200, Санкт-Петербург, Россия, 195009</w:t>
            </w:r>
          </w:p>
          <w:p w14:paraId="68C4A5D9" w14:textId="77777777" w:rsidR="00456583" w:rsidRPr="00AA7BC6" w:rsidRDefault="00456583" w:rsidP="006C38D1">
            <w:pPr>
              <w:spacing w:after="60"/>
              <w:rPr>
                <w:rFonts w:ascii="PT Astra Sans" w:hAnsi="PT Astra Sans"/>
                <w:sz w:val="16"/>
                <w:szCs w:val="16"/>
              </w:rPr>
            </w:pPr>
            <w:r w:rsidRPr="00AA7BC6">
              <w:rPr>
                <w:rFonts w:ascii="PT Astra Sans" w:hAnsi="PT Astra Sans"/>
                <w:sz w:val="16"/>
                <w:szCs w:val="16"/>
              </w:rPr>
              <w:t>ОГРН 1057810224086 // ИНН 7801378904 // КПП 780401001</w:t>
            </w:r>
          </w:p>
          <w:p w14:paraId="5B1B5BF5" w14:textId="77777777" w:rsidR="00456583" w:rsidRPr="00AA7BC6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Телефон: +7 (812) 602-27-72</w:t>
            </w:r>
          </w:p>
          <w:p w14:paraId="43A3B5F2" w14:textId="77777777" w:rsidR="00456583" w:rsidRPr="00AA7BC6" w:rsidRDefault="00456583" w:rsidP="006C38D1">
            <w:pPr>
              <w:autoSpaceDE w:val="0"/>
              <w:autoSpaceDN w:val="0"/>
              <w:adjustRightInd w:val="0"/>
              <w:rPr>
                <w:rFonts w:ascii="PT Astra Sans" w:hAnsi="PT Astra Sans" w:cs="Tahoma"/>
                <w:color w:val="000000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color w:val="000000"/>
                <w:sz w:val="16"/>
                <w:szCs w:val="16"/>
              </w:rPr>
              <w:t>Факс: +7 (812) 602-28-82</w:t>
            </w:r>
          </w:p>
          <w:p w14:paraId="7A87ECFC" w14:textId="77777777" w:rsidR="00456583" w:rsidRPr="00AA7BC6" w:rsidRDefault="00456583" w:rsidP="006C38D1">
            <w:pPr>
              <w:rPr>
                <w:rFonts w:ascii="PT Astra Sans" w:hAnsi="PT Astra Sans" w:cs="Tahoma"/>
                <w:sz w:val="16"/>
                <w:szCs w:val="16"/>
                <w:lang w:val="en-US"/>
              </w:rPr>
            </w:pPr>
            <w:r w:rsidRPr="00AA7BC6">
              <w:rPr>
                <w:rFonts w:ascii="PT Astra Sans" w:hAnsi="PT Astra Sans" w:cs="Tahoma"/>
                <w:sz w:val="16"/>
                <w:szCs w:val="16"/>
                <w:lang w:val="en-US"/>
              </w:rPr>
              <w:t>e-mail: info@sigma-it.ru</w:t>
            </w:r>
          </w:p>
          <w:p w14:paraId="4B9B8B36" w14:textId="77777777" w:rsidR="00456583" w:rsidRPr="00AA7BC6" w:rsidRDefault="00456583" w:rsidP="006C38D1">
            <w:pPr>
              <w:rPr>
                <w:rFonts w:ascii="PT Astra Sans" w:hAnsi="PT Astra Sans"/>
                <w:sz w:val="16"/>
                <w:szCs w:val="16"/>
              </w:rPr>
            </w:pPr>
            <w:r w:rsidRPr="00AA7BC6">
              <w:rPr>
                <w:rFonts w:ascii="PT Astra Sans" w:hAnsi="PT Astra Sans" w:cs="Tahoma"/>
                <w:sz w:val="16"/>
                <w:szCs w:val="16"/>
                <w:lang w:val="en-US"/>
              </w:rPr>
              <w:t>www</w:t>
            </w:r>
            <w:r w:rsidRPr="00AA7BC6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AA7BC6">
              <w:rPr>
                <w:rFonts w:ascii="PT Astra Sans" w:hAnsi="PT Astra Sans" w:cs="Tahoma"/>
                <w:sz w:val="16"/>
                <w:szCs w:val="16"/>
                <w:lang w:val="en-US"/>
              </w:rPr>
              <w:t>sigma</w:t>
            </w:r>
            <w:r w:rsidRPr="00AA7BC6">
              <w:rPr>
                <w:rFonts w:ascii="PT Astra Sans" w:hAnsi="PT Astra Sans" w:cs="Tahoma"/>
                <w:sz w:val="16"/>
                <w:szCs w:val="16"/>
              </w:rPr>
              <w:t>-</w:t>
            </w:r>
            <w:r w:rsidRPr="00AA7BC6">
              <w:rPr>
                <w:rFonts w:ascii="PT Astra Sans" w:hAnsi="PT Astra Sans" w:cs="Tahoma"/>
                <w:sz w:val="16"/>
                <w:szCs w:val="16"/>
                <w:lang w:val="en-US"/>
              </w:rPr>
              <w:t>it</w:t>
            </w:r>
            <w:r w:rsidRPr="00AA7BC6">
              <w:rPr>
                <w:rFonts w:ascii="PT Astra Sans" w:hAnsi="PT Astra Sans" w:cs="Tahoma"/>
                <w:sz w:val="16"/>
                <w:szCs w:val="16"/>
              </w:rPr>
              <w:t>.</w:t>
            </w:r>
            <w:r w:rsidRPr="00AA7BC6">
              <w:rPr>
                <w:rFonts w:ascii="PT Astra Sans" w:hAnsi="PT Astra Sans" w:cs="Tahoma"/>
                <w:sz w:val="16"/>
                <w:szCs w:val="16"/>
                <w:lang w:val="en-US"/>
              </w:rPr>
              <w:t>ru</w:t>
            </w:r>
          </w:p>
        </w:tc>
        <w:tc>
          <w:tcPr>
            <w:tcW w:w="284" w:type="dxa"/>
          </w:tcPr>
          <w:p w14:paraId="293886A3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7891E3E4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AA7BC6" w14:paraId="09C89199" w14:textId="77777777" w:rsidTr="00045DF3">
        <w:tc>
          <w:tcPr>
            <w:tcW w:w="4536" w:type="dxa"/>
            <w:gridSpan w:val="5"/>
          </w:tcPr>
          <w:p w14:paraId="38CE91FB" w14:textId="77777777" w:rsidR="00456583" w:rsidRPr="00AA7BC6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284" w:type="dxa"/>
          </w:tcPr>
          <w:p w14:paraId="67C3164F" w14:textId="77777777" w:rsidR="00456583" w:rsidRPr="00AA7BC6" w:rsidRDefault="00456583">
            <w:pPr>
              <w:rPr>
                <w:rFonts w:ascii="PT Astra Sans" w:hAnsi="PT Astra Sans"/>
                <w:sz w:val="10"/>
                <w:szCs w:val="10"/>
                <w:vertAlign w:val="superscript"/>
              </w:rPr>
            </w:pPr>
          </w:p>
        </w:tc>
        <w:tc>
          <w:tcPr>
            <w:tcW w:w="4524" w:type="dxa"/>
            <w:vMerge/>
          </w:tcPr>
          <w:p w14:paraId="423BC385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  <w:szCs w:val="10"/>
                <w:vertAlign w:val="superscript"/>
              </w:rPr>
            </w:pPr>
          </w:p>
        </w:tc>
      </w:tr>
      <w:tr w:rsidR="006C6CF3" w:rsidRPr="00AA7BC6" w14:paraId="2BDCF6F0" w14:textId="77777777" w:rsidTr="006C6CF3">
        <w:tc>
          <w:tcPr>
            <w:tcW w:w="1680" w:type="dxa"/>
            <w:gridSpan w:val="2"/>
            <w:tcBorders>
              <w:bottom w:val="single" w:sz="4" w:space="0" w:color="auto"/>
            </w:tcBorders>
            <w:vAlign w:val="bottom"/>
          </w:tcPr>
          <w:p w14:paraId="6E864A9C" w14:textId="10F7F128" w:rsidR="006C6CF3" w:rsidRPr="00AA7BC6" w:rsidRDefault="006C6CF3" w:rsidP="007D1EFD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293" w:type="dxa"/>
          </w:tcPr>
          <w:p w14:paraId="30E92D12" w14:textId="77777777" w:rsidR="006C6CF3" w:rsidRPr="00AA7BC6" w:rsidRDefault="006C6CF3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AA7BC6">
              <w:rPr>
                <w:rFonts w:ascii="PT Astra Sans" w:hAnsi="PT Astra Sans" w:cs="Tahoma"/>
                <w:sz w:val="20"/>
                <w:szCs w:val="20"/>
              </w:rPr>
              <w:t>№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bottom"/>
          </w:tcPr>
          <w:p w14:paraId="7C72E2AD" w14:textId="3B81B783" w:rsidR="006C6CF3" w:rsidRPr="00AA7BC6" w:rsidRDefault="006C6CF3" w:rsidP="006C6CF3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6F1090" w14:textId="77777777" w:rsidR="006C6CF3" w:rsidRPr="00AA7BC6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65DB5F1E" w14:textId="77777777" w:rsidR="006C6CF3" w:rsidRPr="00AA7BC6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6C6CF3" w:rsidRPr="00AA7BC6" w14:paraId="2D97B9FF" w14:textId="77777777" w:rsidTr="006C6CF3">
        <w:tc>
          <w:tcPr>
            <w:tcW w:w="573" w:type="dxa"/>
            <w:tcBorders>
              <w:top w:val="single" w:sz="4" w:space="0" w:color="auto"/>
            </w:tcBorders>
          </w:tcPr>
          <w:p w14:paraId="56FA2463" w14:textId="77777777" w:rsidR="006C6CF3" w:rsidRPr="00AA7BC6" w:rsidRDefault="006C6CF3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AA7BC6">
              <w:rPr>
                <w:rFonts w:ascii="PT Astra Sans" w:hAnsi="PT Astra Sans" w:cs="Tahoma"/>
                <w:sz w:val="20"/>
                <w:szCs w:val="20"/>
              </w:rPr>
              <w:t>На №</w:t>
            </w:r>
          </w:p>
        </w:tc>
        <w:tc>
          <w:tcPr>
            <w:tcW w:w="1400" w:type="dxa"/>
            <w:gridSpan w:val="2"/>
            <w:tcBorders>
              <w:bottom w:val="single" w:sz="4" w:space="0" w:color="auto"/>
            </w:tcBorders>
            <w:vAlign w:val="bottom"/>
          </w:tcPr>
          <w:p w14:paraId="5552C394" w14:textId="77777777" w:rsidR="006C6CF3" w:rsidRPr="00AA7BC6" w:rsidRDefault="006C6CF3" w:rsidP="006C6CF3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AA7BC6">
              <w:rPr>
                <w:rFonts w:ascii="PT Astra Sans" w:hAnsi="PT Astra Sans" w:cs="Tahoma"/>
                <w:sz w:val="20"/>
                <w:szCs w:val="20"/>
              </w:rPr>
              <w:instrText xml:space="preserve"> </w:instrText>
            </w:r>
            <w:bookmarkStart w:id="1" w:name="ТекстовоеПоле3"/>
            <w:r w:rsidRPr="00AA7BC6">
              <w:rPr>
                <w:rFonts w:ascii="PT Astra Sans" w:hAnsi="PT Astra Sans" w:cs="Tahoma"/>
                <w:sz w:val="20"/>
                <w:szCs w:val="20"/>
              </w:rPr>
              <w:instrText xml:space="preserve">FORMTEXT </w:instrText>
            </w:r>
            <w:r w:rsidRPr="00AA7BC6">
              <w:rPr>
                <w:rFonts w:ascii="PT Astra Sans" w:hAnsi="PT Astra Sans" w:cs="Tahoma"/>
                <w:sz w:val="20"/>
                <w:szCs w:val="20"/>
              </w:rPr>
            </w: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separate"/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00" w:type="dxa"/>
            <w:tcBorders>
              <w:top w:val="single" w:sz="4" w:space="0" w:color="auto"/>
            </w:tcBorders>
          </w:tcPr>
          <w:p w14:paraId="6325E7E5" w14:textId="77777777" w:rsidR="006C6CF3" w:rsidRPr="00AA7BC6" w:rsidRDefault="006C6CF3">
            <w:pPr>
              <w:rPr>
                <w:rFonts w:ascii="PT Astra Sans" w:hAnsi="PT Astra Sans" w:cs="Tahoma"/>
                <w:sz w:val="20"/>
                <w:szCs w:val="20"/>
              </w:rPr>
            </w:pPr>
            <w:r w:rsidRPr="00AA7BC6">
              <w:rPr>
                <w:rFonts w:ascii="PT Astra Sans" w:hAnsi="PT Astra Sans" w:cs="Tahoma"/>
                <w:sz w:val="20"/>
                <w:szCs w:val="20"/>
              </w:rPr>
              <w:t>от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21F2" w14:textId="77777777" w:rsidR="006C6CF3" w:rsidRPr="00AA7BC6" w:rsidRDefault="006C6CF3" w:rsidP="006C6CF3">
            <w:pPr>
              <w:jc w:val="center"/>
              <w:rPr>
                <w:rFonts w:ascii="PT Astra Sans" w:hAnsi="PT Astra Sans" w:cs="Tahoma"/>
                <w:sz w:val="20"/>
                <w:szCs w:val="20"/>
              </w:rPr>
            </w:pP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" w:name="ТекстовоеПоле4"/>
            <w:r w:rsidRPr="00AA7BC6">
              <w:rPr>
                <w:rFonts w:ascii="PT Astra Sans" w:hAnsi="PT Astra Sans" w:cs="Tahoma"/>
                <w:sz w:val="20"/>
                <w:szCs w:val="20"/>
              </w:rPr>
              <w:instrText xml:space="preserve"> FORMTEXT </w:instrText>
            </w:r>
            <w:r w:rsidRPr="00AA7BC6">
              <w:rPr>
                <w:rFonts w:ascii="PT Astra Sans" w:hAnsi="PT Astra Sans" w:cs="Tahoma"/>
                <w:sz w:val="20"/>
                <w:szCs w:val="20"/>
              </w:rPr>
            </w: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separate"/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noProof/>
                <w:sz w:val="20"/>
                <w:szCs w:val="20"/>
              </w:rPr>
              <w:t> </w:t>
            </w:r>
            <w:r w:rsidRPr="00AA7BC6">
              <w:rPr>
                <w:rFonts w:ascii="PT Astra Sans" w:hAnsi="PT Astra Sans" w:cs="Tahoma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4" w:type="dxa"/>
          </w:tcPr>
          <w:p w14:paraId="2AA90E04" w14:textId="77777777" w:rsidR="006C6CF3" w:rsidRPr="00AA7BC6" w:rsidRDefault="006C6CF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328B85C6" w14:textId="77777777" w:rsidR="006C6CF3" w:rsidRPr="00AA7BC6" w:rsidRDefault="006C6CF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AA7BC6" w14:paraId="3290DAD6" w14:textId="77777777" w:rsidTr="00045DF3">
        <w:tc>
          <w:tcPr>
            <w:tcW w:w="4536" w:type="dxa"/>
            <w:gridSpan w:val="5"/>
          </w:tcPr>
          <w:p w14:paraId="30C746E7" w14:textId="77777777" w:rsidR="00456583" w:rsidRPr="00AA7BC6" w:rsidRDefault="00456583">
            <w:pPr>
              <w:rPr>
                <w:rFonts w:ascii="PT Astra Sans" w:hAnsi="PT Astra Sans"/>
                <w:sz w:val="6"/>
                <w:szCs w:val="20"/>
              </w:rPr>
            </w:pPr>
          </w:p>
        </w:tc>
        <w:tc>
          <w:tcPr>
            <w:tcW w:w="284" w:type="dxa"/>
          </w:tcPr>
          <w:p w14:paraId="67F7C888" w14:textId="77777777" w:rsidR="00456583" w:rsidRPr="00AA7BC6" w:rsidRDefault="00456583">
            <w:pPr>
              <w:rPr>
                <w:rFonts w:ascii="PT Astra Sans" w:hAnsi="PT Astra Sans"/>
                <w:sz w:val="6"/>
              </w:rPr>
            </w:pPr>
          </w:p>
        </w:tc>
        <w:tc>
          <w:tcPr>
            <w:tcW w:w="4524" w:type="dxa"/>
            <w:vMerge/>
          </w:tcPr>
          <w:p w14:paraId="27D50796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  <w:tr w:rsidR="00456583" w:rsidRPr="00AA7BC6" w14:paraId="31E63BE6" w14:textId="77777777" w:rsidTr="00045DF3">
        <w:tc>
          <w:tcPr>
            <w:tcW w:w="4536" w:type="dxa"/>
            <w:gridSpan w:val="5"/>
          </w:tcPr>
          <w:p w14:paraId="7A28194F" w14:textId="448870B5" w:rsidR="00456583" w:rsidRPr="00AA7BC6" w:rsidRDefault="000338A3" w:rsidP="002B7691">
            <w:pPr>
              <w:jc w:val="both"/>
              <w:rPr>
                <w:rFonts w:ascii="PT Astra Sans" w:hAnsi="PT Astra Sans"/>
                <w:b/>
              </w:rPr>
            </w:pPr>
            <w:r w:rsidRPr="00AA7BC6">
              <w:rPr>
                <w:rFonts w:ascii="PT Astra Sans" w:hAnsi="PT Astra Sans"/>
                <w:b/>
                <w:noProof/>
                <w:sz w:val="22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О направлении коммерческого предложения на развитие СИГМА.ИВК в 2025 году"/>
                  </w:textInput>
                </w:ffData>
              </w:fldChar>
            </w:r>
            <w:bookmarkStart w:id="3" w:name="ТекстовоеПоле5"/>
            <w:r w:rsidRPr="00AA7BC6">
              <w:rPr>
                <w:rFonts w:ascii="PT Astra Sans" w:hAnsi="PT Astra Sans"/>
                <w:b/>
                <w:noProof/>
                <w:sz w:val="22"/>
              </w:rPr>
              <w:instrText xml:space="preserve"> FORMTEXT </w:instrText>
            </w:r>
            <w:r w:rsidRPr="00AA7BC6">
              <w:rPr>
                <w:rFonts w:ascii="PT Astra Sans" w:hAnsi="PT Astra Sans"/>
                <w:b/>
                <w:noProof/>
                <w:sz w:val="22"/>
              </w:rPr>
            </w:r>
            <w:r w:rsidRPr="00AA7BC6">
              <w:rPr>
                <w:rFonts w:ascii="PT Astra Sans" w:hAnsi="PT Astra Sans"/>
                <w:b/>
                <w:noProof/>
                <w:sz w:val="22"/>
              </w:rPr>
              <w:fldChar w:fldCharType="separate"/>
            </w:r>
            <w:r w:rsidRPr="00AA7BC6">
              <w:rPr>
                <w:rFonts w:ascii="PT Astra Sans" w:hAnsi="PT Astra Sans"/>
                <w:b/>
                <w:noProof/>
                <w:sz w:val="22"/>
              </w:rPr>
              <w:t>О направлении коммерческого предложения на развитие СИГМА.ИВК в 2025 году</w:t>
            </w:r>
            <w:r w:rsidRPr="00AA7BC6">
              <w:rPr>
                <w:rFonts w:ascii="PT Astra Sans" w:hAnsi="PT Astra Sans"/>
                <w:b/>
                <w:noProof/>
                <w:sz w:val="22"/>
              </w:rPr>
              <w:fldChar w:fldCharType="end"/>
            </w:r>
            <w:bookmarkEnd w:id="3"/>
          </w:p>
        </w:tc>
        <w:tc>
          <w:tcPr>
            <w:tcW w:w="284" w:type="dxa"/>
          </w:tcPr>
          <w:p w14:paraId="6F5FD62B" w14:textId="77777777" w:rsidR="00456583" w:rsidRPr="00AA7BC6" w:rsidRDefault="00456583">
            <w:pPr>
              <w:rPr>
                <w:rFonts w:ascii="PT Astra Sans" w:hAnsi="PT Astra Sans"/>
              </w:rPr>
            </w:pPr>
          </w:p>
        </w:tc>
        <w:tc>
          <w:tcPr>
            <w:tcW w:w="4524" w:type="dxa"/>
            <w:vMerge/>
          </w:tcPr>
          <w:p w14:paraId="4AA8342B" w14:textId="77777777" w:rsidR="00456583" w:rsidRPr="00AA7BC6" w:rsidRDefault="00456583" w:rsidP="00346CAD">
            <w:pPr>
              <w:spacing w:after="120"/>
              <w:rPr>
                <w:rFonts w:ascii="PT Astra Sans" w:hAnsi="PT Astra Sans" w:cs="Tahoma"/>
              </w:rPr>
            </w:pPr>
          </w:p>
        </w:tc>
      </w:tr>
    </w:tbl>
    <w:p w14:paraId="1C0D6DCC" w14:textId="1A398A18" w:rsidR="00330E9C" w:rsidRPr="00AA7BC6" w:rsidRDefault="00AB1701" w:rsidP="00656438">
      <w:pPr>
        <w:spacing w:before="360" w:after="360"/>
        <w:jc w:val="center"/>
        <w:rPr>
          <w:rFonts w:ascii="PT Astra Sans" w:hAnsi="PT Astra Sans" w:cs="Tahoma"/>
          <w:b/>
        </w:rPr>
      </w:pPr>
      <w:r w:rsidRPr="00AA7BC6">
        <w:rPr>
          <w:rFonts w:ascii="PT Astra Sans" w:hAnsi="PT Astra Sans" w:cs="Tahoma"/>
          <w:b/>
        </w:rPr>
        <w:t>Уважаемый Александр Сергеевич!</w:t>
      </w:r>
    </w:p>
    <w:p w14:paraId="71C291B7" w14:textId="64837440" w:rsidR="009C31F4" w:rsidRPr="00AA7BC6" w:rsidRDefault="00DF3688" w:rsidP="00D80B60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AA7BC6">
        <w:rPr>
          <w:rFonts w:ascii="PT Astra Sans" w:hAnsi="PT Astra Sans" w:cs="Tahoma"/>
        </w:rPr>
        <w:t>Направляем Вам</w:t>
      </w:r>
      <w:r w:rsidR="00483BFE" w:rsidRPr="00AA7BC6">
        <w:rPr>
          <w:rFonts w:ascii="PT Astra Sans" w:hAnsi="PT Astra Sans" w:cs="Tahoma"/>
        </w:rPr>
        <w:t xml:space="preserve"> </w:t>
      </w:r>
      <w:r w:rsidRPr="00AA7BC6">
        <w:rPr>
          <w:rFonts w:ascii="PT Astra Sans" w:hAnsi="PT Astra Sans" w:cs="Tahoma"/>
        </w:rPr>
        <w:t xml:space="preserve">коммерческое предложение на </w:t>
      </w:r>
      <w:r w:rsidR="006E273D" w:rsidRPr="00AA7BC6">
        <w:rPr>
          <w:rFonts w:ascii="PT Astra Sans" w:hAnsi="PT Astra Sans" w:cs="Tahoma"/>
        </w:rPr>
        <w:t xml:space="preserve">доработку </w:t>
      </w:r>
      <w:r w:rsidR="00552E87" w:rsidRPr="00AA7BC6">
        <w:rPr>
          <w:rFonts w:ascii="PT Astra Sans" w:hAnsi="PT Astra Sans" w:cs="Tahoma"/>
        </w:rPr>
        <w:t xml:space="preserve">в рамках развития </w:t>
      </w:r>
      <w:r w:rsidRPr="00AA7BC6">
        <w:rPr>
          <w:rFonts w:ascii="PT Astra Sans" w:hAnsi="PT Astra Sans" w:cs="Tahoma"/>
        </w:rPr>
        <w:t>программн</w:t>
      </w:r>
      <w:r w:rsidR="00D80B60" w:rsidRPr="00AA7BC6">
        <w:rPr>
          <w:rFonts w:ascii="PT Astra Sans" w:hAnsi="PT Astra Sans" w:cs="Tahoma"/>
        </w:rPr>
        <w:t>ого</w:t>
      </w:r>
      <w:r w:rsidRPr="00AA7BC6">
        <w:rPr>
          <w:rFonts w:ascii="PT Astra Sans" w:hAnsi="PT Astra Sans" w:cs="Tahoma"/>
        </w:rPr>
        <w:t xml:space="preserve"> продукт</w:t>
      </w:r>
      <w:r w:rsidR="00D80B60" w:rsidRPr="00AA7BC6">
        <w:rPr>
          <w:rFonts w:ascii="PT Astra Sans" w:hAnsi="PT Astra Sans" w:cs="Tahoma"/>
        </w:rPr>
        <w:t>а</w:t>
      </w:r>
      <w:r w:rsidRPr="00AA7BC6">
        <w:rPr>
          <w:rFonts w:ascii="PT Astra Sans" w:hAnsi="PT Astra Sans" w:cs="Tahoma"/>
        </w:rPr>
        <w:t xml:space="preserve"> </w:t>
      </w:r>
      <w:r w:rsidR="00D00CE7" w:rsidRPr="00AA7BC6">
        <w:rPr>
          <w:rFonts w:ascii="PT Astra Sans" w:hAnsi="PT Astra Sans" w:cs="Tahoma"/>
        </w:rPr>
        <w:t>«</w:t>
      </w:r>
      <w:r w:rsidR="000338A3" w:rsidRPr="00AA7BC6">
        <w:rPr>
          <w:rFonts w:ascii="PT Astra Sans" w:hAnsi="PT Astra Sans" w:cs="Tahoma"/>
        </w:rPr>
        <w:t>Информационно вычислительный комплекс</w:t>
      </w:r>
      <w:r w:rsidRPr="00AA7BC6">
        <w:rPr>
          <w:rFonts w:ascii="PT Astra Sans" w:hAnsi="PT Astra Sans" w:cs="Tahoma"/>
        </w:rPr>
        <w:t xml:space="preserve"> (</w:t>
      </w:r>
      <w:r w:rsidR="001C2CC0" w:rsidRPr="00AA7BC6">
        <w:rPr>
          <w:rFonts w:ascii="PT Astra Sans" w:hAnsi="PT Astra Sans" w:cs="Tahoma"/>
        </w:rPr>
        <w:t>д</w:t>
      </w:r>
      <w:r w:rsidRPr="00AA7BC6">
        <w:rPr>
          <w:rFonts w:ascii="PT Astra Sans" w:hAnsi="PT Astra Sans" w:cs="Tahoma"/>
        </w:rPr>
        <w:t>алее – СИГМА.</w:t>
      </w:r>
      <w:r w:rsidR="000338A3" w:rsidRPr="00AA7BC6">
        <w:rPr>
          <w:rFonts w:ascii="PT Astra Sans" w:hAnsi="PT Astra Sans" w:cs="Tahoma"/>
        </w:rPr>
        <w:t>ИВК</w:t>
      </w:r>
      <w:r w:rsidRPr="00AA7BC6">
        <w:rPr>
          <w:rFonts w:ascii="PT Astra Sans" w:hAnsi="PT Astra Sans" w:cs="Tahoma"/>
        </w:rPr>
        <w:t xml:space="preserve">) </w:t>
      </w:r>
      <w:r w:rsidR="002D767F" w:rsidRPr="00AA7BC6">
        <w:rPr>
          <w:rFonts w:ascii="PT Astra Sans" w:hAnsi="PT Astra Sans" w:cs="Tahoma"/>
        </w:rPr>
        <w:t xml:space="preserve">на период с </w:t>
      </w:r>
      <w:r w:rsidR="00A4627C" w:rsidRPr="00AA7BC6">
        <w:rPr>
          <w:rFonts w:ascii="PT Astra Sans" w:hAnsi="PT Astra Sans" w:cs="Tahoma"/>
        </w:rPr>
        <w:t>0</w:t>
      </w:r>
      <w:r w:rsidR="00D80B60" w:rsidRPr="00AA7BC6">
        <w:rPr>
          <w:rFonts w:ascii="PT Astra Sans" w:hAnsi="PT Astra Sans" w:cs="Tahoma"/>
        </w:rPr>
        <w:t>8</w:t>
      </w:r>
      <w:r w:rsidRPr="00AA7BC6">
        <w:rPr>
          <w:rFonts w:ascii="PT Astra Sans" w:hAnsi="PT Astra Sans" w:cs="Tahoma"/>
        </w:rPr>
        <w:t>.0</w:t>
      </w:r>
      <w:r w:rsidR="00A4627C" w:rsidRPr="00AA7BC6">
        <w:rPr>
          <w:rFonts w:ascii="PT Astra Sans" w:hAnsi="PT Astra Sans" w:cs="Tahoma"/>
        </w:rPr>
        <w:t>1</w:t>
      </w:r>
      <w:r w:rsidRPr="00AA7BC6">
        <w:rPr>
          <w:rFonts w:ascii="PT Astra Sans" w:hAnsi="PT Astra Sans" w:cs="Tahoma"/>
        </w:rPr>
        <w:t>.202</w:t>
      </w:r>
      <w:r w:rsidR="00A4627C" w:rsidRPr="00AA7BC6">
        <w:rPr>
          <w:rFonts w:ascii="PT Astra Sans" w:hAnsi="PT Astra Sans" w:cs="Tahoma"/>
        </w:rPr>
        <w:t>5</w:t>
      </w:r>
      <w:r w:rsidRPr="00AA7BC6">
        <w:rPr>
          <w:rFonts w:ascii="PT Astra Sans" w:hAnsi="PT Astra Sans" w:cs="Tahoma"/>
        </w:rPr>
        <w:t xml:space="preserve"> по 31.12.202</w:t>
      </w:r>
      <w:r w:rsidR="00A4627C" w:rsidRPr="00AA7BC6">
        <w:rPr>
          <w:rFonts w:ascii="PT Astra Sans" w:hAnsi="PT Astra Sans" w:cs="Tahoma"/>
        </w:rPr>
        <w:t>5</w:t>
      </w:r>
      <w:r w:rsidRPr="00AA7BC6">
        <w:rPr>
          <w:rFonts w:ascii="PT Astra Sans" w:hAnsi="PT Astra Sans" w:cs="Tahoma"/>
        </w:rPr>
        <w:t xml:space="preserve">. </w:t>
      </w:r>
    </w:p>
    <w:p w14:paraId="2A292721" w14:textId="2C46DA08" w:rsidR="009C31F4" w:rsidRPr="00AA7BC6" w:rsidRDefault="00517339" w:rsidP="00D80B60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AA7BC6">
        <w:rPr>
          <w:rFonts w:ascii="PT Astra Sans" w:hAnsi="PT Astra Sans" w:cs="Tahoma"/>
        </w:rPr>
        <w:t xml:space="preserve">Финансирование работ происходит в рамках одного </w:t>
      </w:r>
      <w:r w:rsidR="009C31F4" w:rsidRPr="00AA7BC6">
        <w:rPr>
          <w:rFonts w:ascii="PT Astra Sans" w:hAnsi="PT Astra Sans" w:cs="Tahoma"/>
        </w:rPr>
        <w:t xml:space="preserve">согласованного </w:t>
      </w:r>
      <w:r w:rsidRPr="00AA7BC6">
        <w:rPr>
          <w:rFonts w:ascii="PT Astra Sans" w:hAnsi="PT Astra Sans" w:cs="Tahoma"/>
        </w:rPr>
        <w:t xml:space="preserve">задания </w:t>
      </w:r>
      <w:r w:rsidR="000A0270">
        <w:rPr>
          <w:rFonts w:ascii="PT Astra Sans" w:hAnsi="PT Astra Sans" w:cs="Tahoma"/>
        </w:rPr>
        <w:br/>
      </w:r>
      <w:r w:rsidR="009C31F4" w:rsidRPr="00AA7BC6">
        <w:rPr>
          <w:rFonts w:ascii="PT Astra Sans" w:hAnsi="PT Astra Sans" w:cs="Tahoma"/>
        </w:rPr>
        <w:t xml:space="preserve">на каждую доработку </w:t>
      </w:r>
      <w:r w:rsidRPr="00AA7BC6">
        <w:rPr>
          <w:rFonts w:ascii="PT Astra Sans" w:hAnsi="PT Astra Sans" w:cs="Tahoma"/>
        </w:rPr>
        <w:t>со стороны центра розничного бизнеса ПАО «Интер РАО»</w:t>
      </w:r>
      <w:r w:rsidR="009C31F4" w:rsidRPr="00AA7BC6">
        <w:rPr>
          <w:rFonts w:ascii="PT Astra Sans" w:hAnsi="PT Astra Sans" w:cs="Tahoma"/>
        </w:rPr>
        <w:t xml:space="preserve"> </w:t>
      </w:r>
      <w:r w:rsidR="000A0270">
        <w:rPr>
          <w:rFonts w:ascii="PT Astra Sans" w:hAnsi="PT Astra Sans" w:cs="Tahoma"/>
        </w:rPr>
        <w:br/>
      </w:r>
      <w:r w:rsidR="009C31F4" w:rsidRPr="00AA7BC6">
        <w:rPr>
          <w:rFonts w:ascii="PT Astra Sans" w:hAnsi="PT Astra Sans" w:cs="Tahoma"/>
        </w:rPr>
        <w:t>и в соответствии с согласованным распределением финансирования по каждой энергосбытовой компании</w:t>
      </w:r>
      <w:r w:rsidR="00D80B60" w:rsidRPr="00AA7BC6">
        <w:rPr>
          <w:rFonts w:ascii="PT Astra Sans" w:hAnsi="PT Astra Sans" w:cs="Tahoma"/>
        </w:rPr>
        <w:t xml:space="preserve">. </w:t>
      </w:r>
    </w:p>
    <w:p w14:paraId="0566F579" w14:textId="15C8996E" w:rsidR="00DF3688" w:rsidRPr="00AA7BC6" w:rsidRDefault="00DF3688" w:rsidP="00D80B60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AA7BC6">
        <w:rPr>
          <w:rFonts w:ascii="PT Astra Sans" w:hAnsi="PT Astra Sans" w:cs="Tahoma"/>
        </w:rPr>
        <w:t xml:space="preserve">Итоговая стоимость </w:t>
      </w:r>
      <w:r w:rsidR="009C31F4" w:rsidRPr="00AA7BC6">
        <w:rPr>
          <w:rFonts w:ascii="PT Astra Sans" w:hAnsi="PT Astra Sans" w:cs="Tahoma"/>
        </w:rPr>
        <w:t xml:space="preserve">работ для </w:t>
      </w:r>
      <w:r w:rsidR="00AB1701" w:rsidRPr="00AA7BC6">
        <w:rPr>
          <w:rFonts w:ascii="PT Astra Sans" w:hAnsi="PT Astra Sans" w:cs="Tahoma"/>
        </w:rPr>
        <w:t xml:space="preserve">ПАО </w:t>
      </w:r>
      <w:r w:rsidR="000A0270">
        <w:rPr>
          <w:rFonts w:ascii="PT Astra Sans" w:hAnsi="PT Astra Sans" w:cs="Tahoma"/>
        </w:rPr>
        <w:t>«</w:t>
      </w:r>
      <w:r w:rsidR="00AB1701" w:rsidRPr="00AA7BC6">
        <w:rPr>
          <w:rFonts w:ascii="PT Astra Sans" w:hAnsi="PT Astra Sans" w:cs="Tahoma"/>
        </w:rPr>
        <w:t>Тамбовская энергосбытовая компания</w:t>
      </w:r>
      <w:r w:rsidR="000A0270">
        <w:rPr>
          <w:rFonts w:ascii="PT Astra Sans" w:hAnsi="PT Astra Sans" w:cs="Tahoma"/>
        </w:rPr>
        <w:t>»</w:t>
      </w:r>
      <w:r w:rsidR="009C31F4" w:rsidRPr="00AA7BC6">
        <w:rPr>
          <w:rFonts w:ascii="PT Astra Sans" w:hAnsi="PT Astra Sans" w:cs="Tahoma"/>
        </w:rPr>
        <w:t xml:space="preserve"> </w:t>
      </w:r>
      <w:r w:rsidRPr="00AA7BC6">
        <w:rPr>
          <w:rFonts w:ascii="PT Astra Sans" w:hAnsi="PT Astra Sans" w:cs="Tahoma"/>
        </w:rPr>
        <w:t>составляет</w:t>
      </w:r>
      <w:r w:rsidR="007B1C2C" w:rsidRPr="00AA7BC6">
        <w:rPr>
          <w:rFonts w:ascii="PT Astra Sans" w:hAnsi="PT Astra Sans"/>
        </w:rPr>
        <w:t xml:space="preserve"> </w:t>
      </w:r>
      <w:r w:rsidR="00AB1701" w:rsidRPr="00AA7BC6">
        <w:rPr>
          <w:rFonts w:ascii="PT Astra Sans" w:hAnsi="PT Astra Sans" w:cs="Tahoma"/>
        </w:rPr>
        <w:t>1 415 820</w:t>
      </w:r>
      <w:r w:rsidR="006454D7" w:rsidRPr="00AA7BC6">
        <w:rPr>
          <w:rFonts w:ascii="PT Astra Sans" w:hAnsi="PT Astra Sans" w:cs="Tahoma"/>
        </w:rPr>
        <w:t xml:space="preserve"> </w:t>
      </w:r>
      <w:r w:rsidRPr="00AA7BC6">
        <w:rPr>
          <w:rFonts w:ascii="PT Astra Sans" w:hAnsi="PT Astra Sans" w:cs="Tahoma"/>
        </w:rPr>
        <w:t>(</w:t>
      </w:r>
      <w:r w:rsidR="00AB1701" w:rsidRPr="00AA7BC6">
        <w:rPr>
          <w:rFonts w:ascii="PT Astra Sans" w:hAnsi="PT Astra Sans" w:cs="Tahoma"/>
        </w:rPr>
        <w:t>Один миллион четыреста пятнадцать тысяч восемьсот двадцать</w:t>
      </w:r>
      <w:r w:rsidRPr="00AA7BC6">
        <w:rPr>
          <w:rFonts w:ascii="PT Astra Sans" w:hAnsi="PT Astra Sans" w:cs="Tahoma"/>
        </w:rPr>
        <w:t>) рубл</w:t>
      </w:r>
      <w:r w:rsidR="00024CAE" w:rsidRPr="00AA7BC6">
        <w:rPr>
          <w:rFonts w:ascii="PT Astra Sans" w:hAnsi="PT Astra Sans" w:cs="Tahoma"/>
        </w:rPr>
        <w:t>ей</w:t>
      </w:r>
      <w:r w:rsidRPr="00AA7BC6">
        <w:rPr>
          <w:rFonts w:ascii="PT Astra Sans" w:hAnsi="PT Astra Sans" w:cs="Tahoma"/>
        </w:rPr>
        <w:t xml:space="preserve"> 00 копеек без </w:t>
      </w:r>
      <w:r w:rsidR="0070476D" w:rsidRPr="00AA7BC6">
        <w:rPr>
          <w:rFonts w:ascii="PT Astra Sans" w:hAnsi="PT Astra Sans" w:cs="Tahoma"/>
        </w:rPr>
        <w:t xml:space="preserve">учета </w:t>
      </w:r>
      <w:r w:rsidRPr="00AA7BC6">
        <w:rPr>
          <w:rFonts w:ascii="PT Astra Sans" w:hAnsi="PT Astra Sans" w:cs="Tahoma"/>
        </w:rPr>
        <w:t>НДС.</w:t>
      </w:r>
    </w:p>
    <w:p w14:paraId="24C7FD69" w14:textId="6DD1F5DE" w:rsidR="002B7691" w:rsidRPr="00AA7BC6" w:rsidRDefault="002B7691" w:rsidP="002B7691">
      <w:pPr>
        <w:widowControl w:val="0"/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AA7BC6">
        <w:rPr>
          <w:rFonts w:ascii="PT Astra Sans" w:hAnsi="PT Astra Sans" w:cs="Tahoma"/>
        </w:rPr>
        <w:t>Срок действия коммерческого</w:t>
      </w:r>
      <w:r w:rsidR="003F4498" w:rsidRPr="00AA7BC6">
        <w:rPr>
          <w:rFonts w:ascii="PT Astra Sans" w:hAnsi="PT Astra Sans" w:cs="Tahoma"/>
        </w:rPr>
        <w:t xml:space="preserve"> предложения</w:t>
      </w:r>
      <w:r w:rsidRPr="00AA7BC6">
        <w:rPr>
          <w:rFonts w:ascii="PT Astra Sans" w:hAnsi="PT Astra Sans" w:cs="Tahoma"/>
        </w:rPr>
        <w:t xml:space="preserve"> </w:t>
      </w:r>
      <w:r w:rsidR="00B92503" w:rsidRPr="00AA7BC6">
        <w:rPr>
          <w:rFonts w:ascii="PT Astra Sans" w:hAnsi="PT Astra Sans" w:cs="Tahoma"/>
        </w:rPr>
        <w:t xml:space="preserve">– </w:t>
      </w:r>
      <w:r w:rsidRPr="00AA7BC6">
        <w:rPr>
          <w:rFonts w:ascii="PT Astra Sans" w:hAnsi="PT Astra Sans" w:cs="Tahoma"/>
        </w:rPr>
        <w:t xml:space="preserve">до </w:t>
      </w:r>
      <w:r w:rsidR="00085D6D" w:rsidRPr="00AA7BC6">
        <w:rPr>
          <w:rFonts w:ascii="PT Astra Sans" w:hAnsi="PT Astra Sans" w:cs="Tahoma"/>
        </w:rPr>
        <w:t>31</w:t>
      </w:r>
      <w:r w:rsidRPr="00AA7BC6">
        <w:rPr>
          <w:rFonts w:ascii="PT Astra Sans" w:hAnsi="PT Astra Sans" w:cs="Tahoma"/>
        </w:rPr>
        <w:t>.0</w:t>
      </w:r>
      <w:r w:rsidR="00085D6D" w:rsidRPr="00AA7BC6">
        <w:rPr>
          <w:rFonts w:ascii="PT Astra Sans" w:hAnsi="PT Astra Sans" w:cs="Tahoma"/>
        </w:rPr>
        <w:t>3</w:t>
      </w:r>
      <w:r w:rsidRPr="00AA7BC6">
        <w:rPr>
          <w:rFonts w:ascii="PT Astra Sans" w:hAnsi="PT Astra Sans" w:cs="Tahoma"/>
        </w:rPr>
        <w:t>.202</w:t>
      </w:r>
      <w:r w:rsidR="00085D6D" w:rsidRPr="00AA7BC6">
        <w:rPr>
          <w:rFonts w:ascii="PT Astra Sans" w:hAnsi="PT Astra Sans" w:cs="Tahoma"/>
        </w:rPr>
        <w:t>5</w:t>
      </w:r>
      <w:r w:rsidRPr="00AA7BC6">
        <w:rPr>
          <w:rFonts w:ascii="PT Astra Sans" w:hAnsi="PT Astra Sans" w:cs="Tahoma"/>
        </w:rPr>
        <w:t>.</w:t>
      </w:r>
    </w:p>
    <w:p w14:paraId="650144BD" w14:textId="406652D5" w:rsidR="00D80B60" w:rsidRPr="00AA7BC6" w:rsidRDefault="00D80B60" w:rsidP="00CA554A">
      <w:pPr>
        <w:tabs>
          <w:tab w:val="left" w:pos="1276"/>
        </w:tabs>
        <w:spacing w:before="120"/>
        <w:ind w:firstLine="709"/>
        <w:jc w:val="both"/>
        <w:rPr>
          <w:rFonts w:ascii="PT Astra Sans" w:hAnsi="PT Astra Sans" w:cs="Tahoma"/>
        </w:rPr>
      </w:pPr>
      <w:r w:rsidRPr="00AA7BC6">
        <w:rPr>
          <w:rFonts w:ascii="PT Astra Sans" w:hAnsi="PT Astra Sans" w:cs="Tahoma"/>
        </w:rPr>
        <w:t xml:space="preserve">Детальная калькуляция </w:t>
      </w:r>
      <w:r w:rsidR="000814AD" w:rsidRPr="00AA7BC6">
        <w:rPr>
          <w:rFonts w:ascii="PT Astra Sans" w:hAnsi="PT Astra Sans" w:cs="Tahoma"/>
        </w:rPr>
        <w:t xml:space="preserve">и обоснования </w:t>
      </w:r>
      <w:r w:rsidRPr="00AA7BC6">
        <w:rPr>
          <w:rFonts w:ascii="PT Astra Sans" w:hAnsi="PT Astra Sans" w:cs="Tahoma"/>
        </w:rPr>
        <w:t>затрат представлен</w:t>
      </w:r>
      <w:r w:rsidR="000814AD" w:rsidRPr="00AA7BC6">
        <w:rPr>
          <w:rFonts w:ascii="PT Astra Sans" w:hAnsi="PT Astra Sans" w:cs="Tahoma"/>
        </w:rPr>
        <w:t>ы</w:t>
      </w:r>
      <w:r w:rsidRPr="00AA7BC6">
        <w:rPr>
          <w:rFonts w:ascii="PT Astra Sans" w:hAnsi="PT Astra Sans" w:cs="Tahoma"/>
        </w:rPr>
        <w:t xml:space="preserve"> в </w:t>
      </w:r>
      <w:r w:rsidR="006E273D" w:rsidRPr="00AA7BC6">
        <w:rPr>
          <w:rFonts w:ascii="PT Astra Sans" w:hAnsi="PT Astra Sans" w:cs="Tahoma"/>
        </w:rPr>
        <w:t>приложени</w:t>
      </w:r>
      <w:r w:rsidR="00367508" w:rsidRPr="00AA7BC6">
        <w:rPr>
          <w:rFonts w:ascii="PT Astra Sans" w:hAnsi="PT Astra Sans" w:cs="Tahoma"/>
        </w:rPr>
        <w:t xml:space="preserve">и </w:t>
      </w:r>
      <w:r w:rsidR="005C4DCA" w:rsidRPr="00AA7BC6">
        <w:rPr>
          <w:rFonts w:ascii="PT Astra Sans" w:hAnsi="PT Astra Sans" w:cs="Tahoma"/>
        </w:rPr>
        <w:br/>
      </w:r>
      <w:r w:rsidR="006E273D" w:rsidRPr="00AA7BC6">
        <w:rPr>
          <w:rFonts w:ascii="PT Astra Sans" w:hAnsi="PT Astra Sans" w:cs="Tahoma"/>
        </w:rPr>
        <w:t>к настоящему письму</w:t>
      </w:r>
      <w:r w:rsidRPr="00AA7BC6">
        <w:rPr>
          <w:rFonts w:ascii="PT Astra Sans" w:hAnsi="PT Astra Sans" w:cs="Tahoma"/>
        </w:rPr>
        <w:t>.</w:t>
      </w:r>
    </w:p>
    <w:p w14:paraId="1CC94C9E" w14:textId="4607EE42" w:rsidR="00DF3688" w:rsidRPr="00AA7BC6" w:rsidRDefault="00DF3688" w:rsidP="00CA554A">
      <w:pPr>
        <w:pStyle w:val="-"/>
        <w:spacing w:before="120"/>
        <w:ind w:left="0" w:firstLine="709"/>
        <w:jc w:val="both"/>
        <w:rPr>
          <w:rFonts w:ascii="PT Astra Sans" w:eastAsiaTheme="minorHAnsi" w:hAnsi="PT Astra Sans"/>
          <w:b w:val="0"/>
          <w:sz w:val="24"/>
          <w:lang w:val="ru-RU" w:eastAsia="en-US"/>
        </w:rPr>
      </w:pPr>
      <w:r w:rsidRPr="00AA7BC6">
        <w:rPr>
          <w:rFonts w:ascii="PT Astra Sans" w:eastAsiaTheme="minorHAnsi" w:hAnsi="PT Astra Sans"/>
          <w:b w:val="0"/>
          <w:sz w:val="24"/>
          <w:lang w:val="ru-RU" w:eastAsia="en-US"/>
        </w:rPr>
        <w:t>Данное коммерческое предложение не яв</w:t>
      </w:r>
      <w:r w:rsidR="00367508" w:rsidRPr="00AA7BC6">
        <w:rPr>
          <w:rFonts w:ascii="PT Astra Sans" w:eastAsiaTheme="minorHAnsi" w:hAnsi="PT Astra Sans"/>
          <w:b w:val="0"/>
          <w:sz w:val="24"/>
          <w:lang w:val="ru-RU" w:eastAsia="en-US"/>
        </w:rPr>
        <w:t xml:space="preserve">ляется офертой (в соответствии </w:t>
      </w:r>
      <w:r w:rsidR="000A0270">
        <w:rPr>
          <w:rFonts w:ascii="PT Astra Sans" w:eastAsiaTheme="minorHAnsi" w:hAnsi="PT Astra Sans"/>
          <w:b w:val="0"/>
          <w:sz w:val="24"/>
          <w:lang w:val="ru-RU" w:eastAsia="en-US"/>
        </w:rPr>
        <w:br/>
      </w:r>
      <w:r w:rsidRPr="00AA7BC6">
        <w:rPr>
          <w:rFonts w:ascii="PT Astra Sans" w:eastAsiaTheme="minorHAnsi" w:hAnsi="PT Astra Sans"/>
          <w:b w:val="0"/>
          <w:sz w:val="24"/>
          <w:lang w:val="ru-RU" w:eastAsia="en-US"/>
        </w:rPr>
        <w:t>со ст. 435 ГК РФ) и не влечет за собой обязательств ООО «</w:t>
      </w:r>
      <w:r w:rsidR="00656438" w:rsidRPr="00AA7BC6">
        <w:rPr>
          <w:rFonts w:ascii="PT Astra Sans" w:eastAsiaTheme="minorHAnsi" w:hAnsi="PT Astra Sans"/>
          <w:b w:val="0"/>
          <w:sz w:val="24"/>
          <w:lang w:val="ru-RU" w:eastAsia="en-US"/>
        </w:rPr>
        <w:t>СИГМА</w:t>
      </w:r>
      <w:r w:rsidR="00367508" w:rsidRPr="00AA7BC6">
        <w:rPr>
          <w:rFonts w:ascii="PT Astra Sans" w:eastAsiaTheme="minorHAnsi" w:hAnsi="PT Astra Sans"/>
          <w:b w:val="0"/>
          <w:sz w:val="24"/>
          <w:lang w:val="ru-RU" w:eastAsia="en-US"/>
        </w:rPr>
        <w:t xml:space="preserve">» по заключению </w:t>
      </w:r>
      <w:r w:rsidRPr="00AA7BC6">
        <w:rPr>
          <w:rFonts w:ascii="PT Astra Sans" w:eastAsiaTheme="minorHAnsi" w:hAnsi="PT Astra Sans"/>
          <w:b w:val="0"/>
          <w:sz w:val="24"/>
          <w:lang w:val="ru-RU" w:eastAsia="en-US"/>
        </w:rPr>
        <w:t xml:space="preserve">договора на условиях настоящего предложения. Окончательная стоимость, график </w:t>
      </w:r>
      <w:r w:rsidR="000A0270">
        <w:rPr>
          <w:rFonts w:ascii="PT Astra Sans" w:eastAsiaTheme="minorHAnsi" w:hAnsi="PT Astra Sans"/>
          <w:b w:val="0"/>
          <w:sz w:val="24"/>
          <w:lang w:val="ru-RU" w:eastAsia="en-US"/>
        </w:rPr>
        <w:br/>
      </w:r>
      <w:r w:rsidRPr="00AA7BC6">
        <w:rPr>
          <w:rFonts w:ascii="PT Astra Sans" w:eastAsiaTheme="minorHAnsi" w:hAnsi="PT Astra Sans"/>
          <w:b w:val="0"/>
          <w:sz w:val="24"/>
          <w:lang w:val="ru-RU" w:eastAsia="en-US"/>
        </w:rPr>
        <w:t>и очередность проведения работ согласовываются на этапе заключения договора.</w:t>
      </w:r>
    </w:p>
    <w:p w14:paraId="74007A07" w14:textId="1AEAE51E" w:rsidR="000814AD" w:rsidRPr="00AA7BC6" w:rsidRDefault="000814AD" w:rsidP="00255579">
      <w:pPr>
        <w:tabs>
          <w:tab w:val="left" w:pos="1560"/>
          <w:tab w:val="left" w:pos="1843"/>
        </w:tabs>
        <w:spacing w:before="120"/>
        <w:ind w:left="1560" w:hanging="1560"/>
        <w:jc w:val="both"/>
        <w:rPr>
          <w:rFonts w:ascii="PT Astra Sans" w:eastAsiaTheme="minorHAnsi" w:hAnsi="PT Astra Sans" w:cs="Tahoma"/>
          <w:lang w:eastAsia="en-US"/>
        </w:rPr>
      </w:pPr>
      <w:r w:rsidRPr="00AA7BC6">
        <w:rPr>
          <w:rFonts w:ascii="PT Astra Sans" w:eastAsiaTheme="minorHAnsi" w:hAnsi="PT Astra Sans" w:cs="Tahoma"/>
          <w:lang w:eastAsia="en-US"/>
        </w:rPr>
        <w:t>Приложение:</w:t>
      </w:r>
      <w:r w:rsidR="009A5570" w:rsidRPr="00AA7BC6">
        <w:rPr>
          <w:rFonts w:ascii="PT Astra Sans" w:eastAsiaTheme="minorHAnsi" w:hAnsi="PT Astra Sans" w:cs="Tahoma"/>
          <w:lang w:eastAsia="en-US"/>
        </w:rPr>
        <w:t xml:space="preserve"> </w:t>
      </w:r>
      <w:r w:rsidRPr="00AA7BC6">
        <w:rPr>
          <w:rFonts w:ascii="PT Astra Sans" w:eastAsiaTheme="minorHAnsi" w:hAnsi="PT Astra Sans" w:cs="Tahoma"/>
          <w:lang w:eastAsia="en-US"/>
        </w:rPr>
        <w:t>1.</w:t>
      </w:r>
      <w:r w:rsidRPr="00AA7BC6">
        <w:rPr>
          <w:rFonts w:ascii="PT Astra Sans" w:eastAsiaTheme="minorHAnsi" w:hAnsi="PT Astra Sans" w:cs="Tahoma"/>
          <w:lang w:eastAsia="en-US"/>
        </w:rPr>
        <w:tab/>
        <w:t>калькуляция затрат на доработку в рамках развития на 2025 год на 1 л.;</w:t>
      </w:r>
    </w:p>
    <w:p w14:paraId="5156469E" w14:textId="210AC5EF" w:rsidR="000814AD" w:rsidRPr="00AA7BC6" w:rsidRDefault="000814AD" w:rsidP="009C31F4">
      <w:pPr>
        <w:tabs>
          <w:tab w:val="left" w:pos="1843"/>
        </w:tabs>
        <w:spacing w:before="120"/>
        <w:ind w:left="1843" w:hanging="425"/>
        <w:jc w:val="both"/>
        <w:rPr>
          <w:rFonts w:ascii="PT Astra Sans" w:hAnsi="PT Astra Sans" w:cs="Tahoma"/>
          <w:lang w:eastAsia="en-US"/>
        </w:rPr>
      </w:pPr>
      <w:r w:rsidRPr="00AA7BC6">
        <w:rPr>
          <w:rFonts w:ascii="PT Astra Sans" w:eastAsiaTheme="minorHAnsi" w:hAnsi="PT Astra Sans" w:cs="Tahoma"/>
          <w:lang w:eastAsia="en-US"/>
        </w:rPr>
        <w:t>2.</w:t>
      </w:r>
      <w:r w:rsidRPr="00AA7BC6">
        <w:rPr>
          <w:rFonts w:ascii="PT Astra Sans" w:eastAsiaTheme="minorHAnsi" w:hAnsi="PT Astra Sans" w:cs="Tahoma"/>
          <w:lang w:eastAsia="en-US"/>
        </w:rPr>
        <w:tab/>
      </w:r>
      <w:r w:rsidR="000A0270">
        <w:rPr>
          <w:rFonts w:ascii="PT Astra Sans" w:eastAsiaTheme="minorHAnsi" w:hAnsi="PT Astra Sans" w:cs="Tahoma"/>
          <w:lang w:eastAsia="en-US"/>
        </w:rPr>
        <w:t>п</w:t>
      </w:r>
      <w:r w:rsidR="00CC6B99" w:rsidRPr="00AA7BC6">
        <w:rPr>
          <w:rFonts w:ascii="PT Astra Sans" w:eastAsiaTheme="minorHAnsi" w:hAnsi="PT Astra Sans" w:cs="Tahoma"/>
          <w:lang w:eastAsia="en-US"/>
        </w:rPr>
        <w:t>лановый объем доработок СИГМА.</w:t>
      </w:r>
      <w:r w:rsidR="00625578" w:rsidRPr="00AA7BC6">
        <w:rPr>
          <w:rFonts w:ascii="PT Astra Sans" w:eastAsiaTheme="minorHAnsi" w:hAnsi="PT Astra Sans" w:cs="Tahoma"/>
          <w:lang w:eastAsia="en-US"/>
        </w:rPr>
        <w:t>ИВК</w:t>
      </w:r>
      <w:r w:rsidR="00CC6B99" w:rsidRPr="00AA7BC6">
        <w:rPr>
          <w:rFonts w:ascii="PT Astra Sans" w:eastAsiaTheme="minorHAnsi" w:hAnsi="PT Astra Sans" w:cs="Tahoma"/>
          <w:lang w:eastAsia="en-US"/>
        </w:rPr>
        <w:t xml:space="preserve"> по заданиям </w:t>
      </w:r>
      <w:r w:rsidR="00AB1701" w:rsidRPr="00AA7BC6">
        <w:rPr>
          <w:rFonts w:ascii="PT Astra Sans" w:eastAsiaTheme="minorHAnsi" w:hAnsi="PT Astra Sans" w:cs="Tahoma"/>
          <w:lang w:eastAsia="en-US"/>
        </w:rPr>
        <w:t xml:space="preserve">ПАО </w:t>
      </w:r>
      <w:r w:rsidR="000A0270">
        <w:rPr>
          <w:rFonts w:ascii="PT Astra Sans" w:eastAsiaTheme="minorHAnsi" w:hAnsi="PT Astra Sans" w:cs="Tahoma"/>
          <w:lang w:eastAsia="en-US"/>
        </w:rPr>
        <w:t>«</w:t>
      </w:r>
      <w:r w:rsidR="00AB1701" w:rsidRPr="00AA7BC6">
        <w:rPr>
          <w:rFonts w:ascii="PT Astra Sans" w:eastAsiaTheme="minorHAnsi" w:hAnsi="PT Astra Sans" w:cs="Tahoma"/>
          <w:lang w:eastAsia="en-US"/>
        </w:rPr>
        <w:t>Тамбовская энергосбытовая компания</w:t>
      </w:r>
      <w:r w:rsidR="000A0270">
        <w:rPr>
          <w:rFonts w:ascii="PT Astra Sans" w:eastAsiaTheme="minorHAnsi" w:hAnsi="PT Astra Sans" w:cs="Tahoma"/>
          <w:lang w:eastAsia="en-US"/>
        </w:rPr>
        <w:t>»</w:t>
      </w:r>
      <w:r w:rsidR="00CC6B99" w:rsidRPr="00AA7BC6">
        <w:rPr>
          <w:rFonts w:ascii="PT Astra Sans" w:eastAsiaTheme="minorHAnsi" w:hAnsi="PT Astra Sans" w:cs="Tahoma"/>
          <w:lang w:eastAsia="en-US"/>
        </w:rPr>
        <w:t xml:space="preserve"> на период 2025 года </w:t>
      </w:r>
      <w:r w:rsidR="00255579" w:rsidRPr="00AA7BC6">
        <w:rPr>
          <w:rFonts w:ascii="PT Astra Sans" w:eastAsiaTheme="minorHAnsi" w:hAnsi="PT Astra Sans" w:cs="Tahoma"/>
          <w:lang w:eastAsia="en-US"/>
        </w:rPr>
        <w:t>на 3 л.</w:t>
      </w:r>
      <w:bookmarkStart w:id="4" w:name="_GoBack"/>
      <w:bookmarkEnd w:id="4"/>
    </w:p>
    <w:tbl>
      <w:tblPr>
        <w:tblStyle w:val="a3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5"/>
        <w:gridCol w:w="3838"/>
      </w:tblGrid>
      <w:tr w:rsidR="00330E9C" w:rsidRPr="00AA7BC6" w14:paraId="35CE6C0C" w14:textId="77777777" w:rsidTr="001179FE">
        <w:trPr>
          <w:trHeight w:val="308"/>
        </w:trPr>
        <w:tc>
          <w:tcPr>
            <w:tcW w:w="5545" w:type="dxa"/>
          </w:tcPr>
          <w:p w14:paraId="6D5025C1" w14:textId="03A3F82F" w:rsidR="00330E9C" w:rsidRPr="00AA7BC6" w:rsidRDefault="00330E9C" w:rsidP="002B7691">
            <w:pPr>
              <w:spacing w:before="600"/>
              <w:rPr>
                <w:rFonts w:ascii="PT Astra Sans" w:hAnsi="PT Astra Sans"/>
              </w:rPr>
            </w:pPr>
            <w:r w:rsidRPr="00AA7BC6">
              <w:rPr>
                <w:rFonts w:ascii="PT Astra Sans" w:hAnsi="PT Astra Sans"/>
                <w:b/>
              </w:rPr>
              <w:t xml:space="preserve">Заместитель </w:t>
            </w:r>
            <w:r w:rsidR="001C2CC0" w:rsidRPr="00AA7BC6">
              <w:rPr>
                <w:rFonts w:ascii="PT Astra Sans" w:hAnsi="PT Astra Sans"/>
                <w:b/>
              </w:rPr>
              <w:br/>
            </w:r>
            <w:r w:rsidRPr="00AA7BC6">
              <w:rPr>
                <w:rFonts w:ascii="PT Astra Sans" w:hAnsi="PT Astra Sans"/>
                <w:b/>
              </w:rPr>
              <w:t>генерального директора</w:t>
            </w:r>
          </w:p>
        </w:tc>
        <w:tc>
          <w:tcPr>
            <w:tcW w:w="3838" w:type="dxa"/>
          </w:tcPr>
          <w:p w14:paraId="0A929E45" w14:textId="023663E6" w:rsidR="00330E9C" w:rsidRPr="00AA7BC6" w:rsidRDefault="001C2CC0" w:rsidP="001179FE">
            <w:pPr>
              <w:spacing w:before="600"/>
              <w:jc w:val="right"/>
              <w:rPr>
                <w:rFonts w:ascii="PT Astra Sans" w:hAnsi="PT Astra Sans"/>
                <w:b/>
              </w:rPr>
            </w:pPr>
            <w:r w:rsidRPr="00AA7BC6">
              <w:rPr>
                <w:rFonts w:ascii="PT Astra Sans" w:hAnsi="PT Astra Sans"/>
                <w:b/>
              </w:rPr>
              <w:br/>
            </w:r>
            <w:r w:rsidR="00330E9C" w:rsidRPr="00AA7BC6">
              <w:rPr>
                <w:rFonts w:ascii="PT Astra Sans" w:hAnsi="PT Astra Sans"/>
                <w:b/>
              </w:rPr>
              <w:t xml:space="preserve">А.В. Телушкин </w:t>
            </w:r>
          </w:p>
        </w:tc>
      </w:tr>
    </w:tbl>
    <w:p w14:paraId="670B3069" w14:textId="77777777" w:rsidR="007838A9" w:rsidRPr="00AA7BC6" w:rsidRDefault="007838A9">
      <w:pPr>
        <w:rPr>
          <w:rFonts w:ascii="PT Astra Sans" w:hAnsi="PT Astra Sans"/>
          <w:b/>
          <w:i/>
          <w:u w:val="single"/>
        </w:rPr>
      </w:pPr>
      <w:r w:rsidRPr="00AA7BC6">
        <w:rPr>
          <w:rFonts w:ascii="PT Astra Sans" w:hAnsi="PT Astra Sans"/>
          <w:b/>
          <w:i/>
          <w:u w:val="single"/>
        </w:rPr>
        <w:br w:type="page"/>
      </w:r>
    </w:p>
    <w:p w14:paraId="59160957" w14:textId="473995BE" w:rsidR="00A260EC" w:rsidRPr="00AA7BC6" w:rsidRDefault="00A260EC" w:rsidP="009A5570">
      <w:pPr>
        <w:spacing w:after="120"/>
        <w:jc w:val="right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lastRenderedPageBreak/>
        <w:t>Приложение</w:t>
      </w:r>
      <w:r w:rsidR="000814AD" w:rsidRPr="00AA7BC6">
        <w:rPr>
          <w:rFonts w:ascii="PT Astra Sans" w:hAnsi="PT Astra Sans"/>
          <w:bCs/>
          <w:iCs/>
        </w:rPr>
        <w:t xml:space="preserve"> </w:t>
      </w:r>
      <w:r w:rsidR="006E273D" w:rsidRPr="00AA7BC6">
        <w:rPr>
          <w:rFonts w:ascii="PT Astra Sans" w:hAnsi="PT Astra Sans"/>
          <w:bCs/>
          <w:iCs/>
        </w:rPr>
        <w:t>№ </w:t>
      </w:r>
      <w:r w:rsidR="000814AD" w:rsidRPr="00AA7BC6">
        <w:rPr>
          <w:rFonts w:ascii="PT Astra Sans" w:hAnsi="PT Astra Sans"/>
          <w:bCs/>
          <w:iCs/>
        </w:rPr>
        <w:t>1</w:t>
      </w:r>
      <w:r w:rsidR="006E273D" w:rsidRPr="00AA7BC6">
        <w:rPr>
          <w:rFonts w:ascii="PT Astra Sans" w:hAnsi="PT Astra Sans"/>
          <w:bCs/>
          <w:iCs/>
        </w:rPr>
        <w:br/>
      </w:r>
      <w:r w:rsidRPr="00AA7BC6">
        <w:rPr>
          <w:rFonts w:ascii="PT Astra Sans" w:hAnsi="PT Astra Sans"/>
          <w:bCs/>
          <w:iCs/>
        </w:rPr>
        <w:t xml:space="preserve"> к письму ООО «СИГМА»</w:t>
      </w:r>
    </w:p>
    <w:p w14:paraId="0B2D0778" w14:textId="67D40AC4" w:rsidR="00A260EC" w:rsidRPr="00AA7BC6" w:rsidRDefault="00A260EC" w:rsidP="00A260EC">
      <w:pPr>
        <w:jc w:val="right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t>от №</w:t>
      </w:r>
      <w:r w:rsidR="009A5570" w:rsidRPr="00AA7BC6">
        <w:rPr>
          <w:rFonts w:ascii="PT Astra Sans" w:hAnsi="PT Astra Sans"/>
          <w:bCs/>
          <w:iCs/>
        </w:rPr>
        <w:t xml:space="preserve"> </w:t>
      </w:r>
    </w:p>
    <w:p w14:paraId="5C8C28AB" w14:textId="3668076B" w:rsidR="00552E87" w:rsidRPr="00AA7BC6" w:rsidRDefault="00552E87" w:rsidP="00A260EC">
      <w:pPr>
        <w:spacing w:before="480"/>
        <w:jc w:val="center"/>
        <w:rPr>
          <w:rFonts w:ascii="PT Astra Sans" w:hAnsi="PT Astra Sans"/>
          <w:b/>
          <w:iCs/>
        </w:rPr>
      </w:pPr>
      <w:r w:rsidRPr="00AA7BC6">
        <w:rPr>
          <w:rFonts w:ascii="PT Astra Sans" w:hAnsi="PT Astra Sans"/>
          <w:b/>
          <w:iCs/>
        </w:rPr>
        <w:t>Калькуляция затрат на доработк</w:t>
      </w:r>
      <w:r w:rsidR="000814AD" w:rsidRPr="00AA7BC6">
        <w:rPr>
          <w:rFonts w:ascii="PT Astra Sans" w:hAnsi="PT Astra Sans"/>
          <w:b/>
          <w:iCs/>
        </w:rPr>
        <w:t>у в рамках развития на 2025 год</w:t>
      </w:r>
      <w:r w:rsidRPr="00AA7BC6">
        <w:rPr>
          <w:rFonts w:ascii="PT Astra Sans" w:hAnsi="PT Astra Sans"/>
          <w:b/>
          <w:iCs/>
        </w:rPr>
        <w:t xml:space="preserve"> </w:t>
      </w:r>
    </w:p>
    <w:p w14:paraId="4E448BBD" w14:textId="12A16A99" w:rsidR="00D078B9" w:rsidRPr="00AA7BC6" w:rsidRDefault="004A5DE2" w:rsidP="00483BFE">
      <w:pPr>
        <w:spacing w:before="480"/>
        <w:ind w:firstLine="709"/>
        <w:jc w:val="both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t xml:space="preserve">Расчет стоимости доработок программного продукта </w:t>
      </w:r>
      <w:r w:rsidR="008F2168" w:rsidRPr="00AA7BC6">
        <w:rPr>
          <w:rFonts w:ascii="PT Astra Sans" w:hAnsi="PT Astra Sans"/>
          <w:bCs/>
          <w:iCs/>
        </w:rPr>
        <w:t>СИГМА.ИВК</w:t>
      </w:r>
      <w:r w:rsidRPr="00AA7BC6">
        <w:rPr>
          <w:rFonts w:ascii="PT Astra Sans" w:hAnsi="PT Astra Sans"/>
          <w:bCs/>
          <w:iCs/>
        </w:rPr>
        <w:t xml:space="preserve"> по заданиям </w:t>
      </w:r>
      <w:r w:rsidR="00AB1701" w:rsidRPr="00AA7BC6">
        <w:rPr>
          <w:rFonts w:ascii="PT Astra Sans" w:hAnsi="PT Astra Sans"/>
          <w:bCs/>
          <w:iCs/>
        </w:rPr>
        <w:t xml:space="preserve">ПАО </w:t>
      </w:r>
      <w:r w:rsidR="000A0270">
        <w:rPr>
          <w:rFonts w:ascii="PT Astra Sans" w:hAnsi="PT Astra Sans"/>
          <w:bCs/>
          <w:iCs/>
        </w:rPr>
        <w:t>«</w:t>
      </w:r>
      <w:r w:rsidR="00AB1701" w:rsidRPr="00AA7BC6">
        <w:rPr>
          <w:rFonts w:ascii="PT Astra Sans" w:hAnsi="PT Astra Sans"/>
          <w:bCs/>
          <w:iCs/>
        </w:rPr>
        <w:t>Тамбовская энергосбытовая компания</w:t>
      </w:r>
      <w:r w:rsidR="000A0270">
        <w:rPr>
          <w:rFonts w:ascii="PT Astra Sans" w:hAnsi="PT Astra Sans"/>
          <w:bCs/>
          <w:iCs/>
        </w:rPr>
        <w:t>»</w:t>
      </w:r>
      <w:r w:rsidRPr="00AA7BC6">
        <w:rPr>
          <w:rFonts w:ascii="PT Astra Sans" w:hAnsi="PT Astra Sans"/>
          <w:bCs/>
          <w:iCs/>
        </w:rPr>
        <w:t xml:space="preserve"> за период с 08.01.2025 по 31.12.2025 осуществлялся исходя из расчета трудозатрат (</w:t>
      </w:r>
      <w:r w:rsidR="00AB1701" w:rsidRPr="00AA7BC6">
        <w:rPr>
          <w:rFonts w:ascii="PT Astra Sans" w:hAnsi="PT Astra Sans"/>
          <w:bCs/>
          <w:iCs/>
        </w:rPr>
        <w:t>420</w:t>
      </w:r>
      <w:r w:rsidRPr="00AA7BC6">
        <w:rPr>
          <w:rFonts w:ascii="PT Astra Sans" w:hAnsi="PT Astra Sans"/>
          <w:bCs/>
          <w:iCs/>
        </w:rPr>
        <w:t xml:space="preserve"> чел./</w:t>
      </w:r>
      <w:r w:rsidR="00074C82" w:rsidRPr="00AA7BC6">
        <w:rPr>
          <w:rFonts w:ascii="PT Astra Sans" w:hAnsi="PT Astra Sans"/>
          <w:bCs/>
          <w:iCs/>
        </w:rPr>
        <w:t>часа</w:t>
      </w:r>
      <w:r w:rsidRPr="00AA7BC6">
        <w:rPr>
          <w:rFonts w:ascii="PT Astra Sans" w:hAnsi="PT Astra Sans"/>
          <w:bCs/>
          <w:iCs/>
        </w:rPr>
        <w:t xml:space="preserve"> в 2025 году)</w:t>
      </w:r>
      <w:r w:rsidR="00074C82" w:rsidRPr="00AA7BC6">
        <w:rPr>
          <w:rFonts w:ascii="PT Astra Sans" w:hAnsi="PT Astra Sans"/>
          <w:bCs/>
          <w:iCs/>
        </w:rPr>
        <w:t>, распределения финансирования работ со стороны центра розничного бизнеса ПАО «Интер РАО»</w:t>
      </w:r>
      <w:r w:rsidRPr="00AA7BC6">
        <w:rPr>
          <w:rFonts w:ascii="PT Astra Sans" w:hAnsi="PT Astra Sans"/>
          <w:bCs/>
          <w:iCs/>
        </w:rPr>
        <w:t xml:space="preserve"> и стоимости нормо-часа работы специалиста ООО «СИГМА» равного в 2025</w:t>
      </w:r>
      <w:r w:rsidR="003F4498" w:rsidRPr="00AA7BC6">
        <w:rPr>
          <w:rFonts w:ascii="PT Astra Sans" w:hAnsi="PT Astra Sans"/>
          <w:bCs/>
          <w:iCs/>
        </w:rPr>
        <w:t xml:space="preserve"> </w:t>
      </w:r>
      <w:r w:rsidRPr="00AA7BC6">
        <w:rPr>
          <w:rFonts w:ascii="PT Astra Sans" w:hAnsi="PT Astra Sans"/>
          <w:bCs/>
          <w:iCs/>
        </w:rPr>
        <w:t xml:space="preserve">г. </w:t>
      </w:r>
      <w:r w:rsidR="008A006F" w:rsidRPr="00AA7BC6">
        <w:rPr>
          <w:rFonts w:ascii="PT Astra Sans" w:hAnsi="PT Astra Sans"/>
          <w:bCs/>
          <w:iCs/>
        </w:rPr>
        <w:t>–</w:t>
      </w:r>
      <w:r w:rsidRPr="00AA7BC6">
        <w:rPr>
          <w:rFonts w:ascii="PT Astra Sans" w:hAnsi="PT Astra Sans"/>
          <w:bCs/>
          <w:iCs/>
        </w:rPr>
        <w:t xml:space="preserve"> 3</w:t>
      </w:r>
      <w:r w:rsidR="008A006F" w:rsidRPr="00AA7BC6">
        <w:rPr>
          <w:rFonts w:ascii="PT Astra Sans" w:hAnsi="PT Astra Sans"/>
          <w:bCs/>
          <w:iCs/>
        </w:rPr>
        <w:t xml:space="preserve"> </w:t>
      </w:r>
      <w:r w:rsidR="00483BFE" w:rsidRPr="00AA7BC6">
        <w:rPr>
          <w:rFonts w:ascii="PT Astra Sans" w:hAnsi="PT Astra Sans"/>
          <w:bCs/>
          <w:iCs/>
        </w:rPr>
        <w:t>371</w:t>
      </w:r>
      <w:r w:rsidRPr="00AA7BC6">
        <w:rPr>
          <w:rFonts w:ascii="PT Astra Sans" w:hAnsi="PT Astra Sans"/>
          <w:bCs/>
          <w:iCs/>
        </w:rPr>
        <w:t xml:space="preserve"> рубл</w:t>
      </w:r>
      <w:r w:rsidR="003F4498" w:rsidRPr="00AA7BC6">
        <w:rPr>
          <w:rFonts w:ascii="PT Astra Sans" w:hAnsi="PT Astra Sans"/>
          <w:bCs/>
          <w:iCs/>
        </w:rPr>
        <w:t>ь</w:t>
      </w:r>
      <w:r w:rsidRPr="00AA7BC6">
        <w:rPr>
          <w:rFonts w:ascii="PT Astra Sans" w:hAnsi="PT Astra Sans"/>
          <w:bCs/>
          <w:iCs/>
        </w:rPr>
        <w:t xml:space="preserve"> без НДС. Итоговая стоимость работ составляет </w:t>
      </w:r>
      <w:r w:rsidR="00AB1701" w:rsidRPr="00AA7BC6">
        <w:rPr>
          <w:rFonts w:ascii="PT Astra Sans" w:hAnsi="PT Astra Sans"/>
          <w:bCs/>
          <w:iCs/>
        </w:rPr>
        <w:t>1 415 820</w:t>
      </w:r>
      <w:r w:rsidR="00C52C85" w:rsidRPr="00AA7BC6">
        <w:rPr>
          <w:rFonts w:ascii="PT Astra Sans" w:hAnsi="PT Astra Sans"/>
          <w:bCs/>
          <w:iCs/>
        </w:rPr>
        <w:t>,00</w:t>
      </w:r>
      <w:r w:rsidR="00483BFE" w:rsidRPr="00AA7BC6">
        <w:rPr>
          <w:rFonts w:ascii="PT Astra Sans" w:hAnsi="PT Astra Sans"/>
          <w:bCs/>
          <w:iCs/>
        </w:rPr>
        <w:t xml:space="preserve"> рубл</w:t>
      </w:r>
      <w:r w:rsidR="003F4498" w:rsidRPr="00AA7BC6">
        <w:rPr>
          <w:rFonts w:ascii="PT Astra Sans" w:hAnsi="PT Astra Sans"/>
          <w:bCs/>
          <w:iCs/>
        </w:rPr>
        <w:t>я</w:t>
      </w:r>
      <w:r w:rsidRPr="00AA7BC6">
        <w:rPr>
          <w:rFonts w:ascii="PT Astra Sans" w:hAnsi="PT Astra Sans"/>
          <w:bCs/>
          <w:iCs/>
        </w:rPr>
        <w:t xml:space="preserve"> без </w:t>
      </w:r>
      <w:r w:rsidR="00026456" w:rsidRPr="00AA7BC6">
        <w:rPr>
          <w:rFonts w:ascii="PT Astra Sans" w:hAnsi="PT Astra Sans"/>
          <w:bCs/>
          <w:iCs/>
        </w:rPr>
        <w:t xml:space="preserve">учета </w:t>
      </w:r>
      <w:r w:rsidRPr="00AA7BC6">
        <w:rPr>
          <w:rFonts w:ascii="PT Astra Sans" w:hAnsi="PT Astra Sans"/>
          <w:bCs/>
          <w:iCs/>
        </w:rPr>
        <w:t>НДС.</w:t>
      </w:r>
    </w:p>
    <w:p w14:paraId="64591A38" w14:textId="70C17D3F" w:rsidR="00085D6D" w:rsidRPr="00AA7BC6" w:rsidRDefault="00085D6D" w:rsidP="00085D6D">
      <w:pPr>
        <w:ind w:firstLine="709"/>
        <w:jc w:val="both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t>Стоимость нормо-часа на 2025 сформирована в соответствии с едиными сценарными условиями – ЕСУ 2024-2044 (корпоративное письмо от 14.05.2024 № ИН/КП/МВ/99) и рекомендациями по применению индексов единых сценарных условий, определенных методикой подготовки обосновывающих материалов к инвестиционным программам, утвержденной приказом ИРАО от 15.01.2020 № ИРАО/12 (Приложение № 5 – стоимость ИПКВ ИТ, формируемая на основании трудозатрат)</w:t>
      </w:r>
    </w:p>
    <w:p w14:paraId="4E31D041" w14:textId="1A0A2456" w:rsidR="00483BFE" w:rsidRPr="00AA7BC6" w:rsidRDefault="00483BFE" w:rsidP="00D078B9">
      <w:pPr>
        <w:rPr>
          <w:rFonts w:ascii="PT Astra Sans" w:eastAsiaTheme="minorHAnsi" w:hAnsi="PT Astra Sans" w:cstheme="minorBidi"/>
          <w:sz w:val="22"/>
          <w:szCs w:val="22"/>
          <w:lang w:eastAsia="en-US"/>
        </w:rPr>
      </w:pPr>
      <w:r w:rsidRPr="00AA7BC6">
        <w:rPr>
          <w:rFonts w:ascii="PT Astra Sans" w:hAnsi="PT Astra Sans"/>
        </w:rPr>
        <w:fldChar w:fldCharType="begin"/>
      </w:r>
      <w:r w:rsidRPr="00AA7BC6">
        <w:rPr>
          <w:rFonts w:ascii="PT Astra Sans" w:hAnsi="PT Astra Sans"/>
        </w:rPr>
        <w:instrText xml:space="preserve"> LINK </w:instrText>
      </w:r>
      <w:r w:rsidR="00147591" w:rsidRPr="00AA7BC6">
        <w:rPr>
          <w:rFonts w:ascii="PT Astra Sans" w:hAnsi="PT Astra Sans"/>
        </w:rPr>
        <w:instrText xml:space="preserve">Excel.Sheet.12 "C:\\Users\\egrankina\\Desktop\\Лист Microsoft Excel.xlsx" "Пионер 3371!R1C1:R15C4" </w:instrText>
      </w:r>
      <w:r w:rsidRPr="00AA7BC6">
        <w:rPr>
          <w:rFonts w:ascii="PT Astra Sans" w:hAnsi="PT Astra Sans"/>
        </w:rPr>
        <w:instrText xml:space="preserve">\a \f 4 \h  \* MERGEFORMAT </w:instrText>
      </w:r>
      <w:r w:rsidRPr="00AA7BC6">
        <w:rPr>
          <w:rFonts w:ascii="PT Astra Sans" w:hAnsi="PT Astra Sans"/>
        </w:rPr>
        <w:fldChar w:fldCharType="separate"/>
      </w:r>
    </w:p>
    <w:p w14:paraId="458A04AA" w14:textId="77777777" w:rsidR="00BE784D" w:rsidRPr="00AA7BC6" w:rsidRDefault="00483BFE" w:rsidP="00D078B9">
      <w:pPr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fldChar w:fldCharType="end"/>
      </w:r>
    </w:p>
    <w:tbl>
      <w:tblPr>
        <w:tblW w:w="9387" w:type="dxa"/>
        <w:tblLook w:val="04A0" w:firstRow="1" w:lastRow="0" w:firstColumn="1" w:lastColumn="0" w:noHBand="0" w:noVBand="1"/>
      </w:tblPr>
      <w:tblGrid>
        <w:gridCol w:w="993"/>
        <w:gridCol w:w="3071"/>
        <w:gridCol w:w="1734"/>
        <w:gridCol w:w="1608"/>
        <w:gridCol w:w="1981"/>
      </w:tblGrid>
      <w:tr w:rsidR="00AB1701" w:rsidRPr="00AA7BC6" w14:paraId="6D8256F7" w14:textId="77777777" w:rsidTr="00AB1701">
        <w:trPr>
          <w:trHeight w:val="859"/>
        </w:trPr>
        <w:tc>
          <w:tcPr>
            <w:tcW w:w="9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C02BF" w14:textId="157C0D72" w:rsidR="00AB1701" w:rsidRPr="00AA7BC6" w:rsidRDefault="00AB1701" w:rsidP="000A0270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Калькуляция затрат на доработку в рамках развития программного продукта СИГМА.ИВК по заданиям</w:t>
            </w:r>
            <w:r w:rsidRPr="00AA7BC6">
              <w:rPr>
                <w:rFonts w:ascii="PT Astra Sans" w:hAnsi="PT Astra Sans"/>
              </w:rPr>
              <w:t xml:space="preserve"> </w:t>
            </w: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 xml:space="preserve">ПАО </w:t>
            </w:r>
            <w:r w:rsidR="000A0270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Тамбовская энергосбытовая компания</w:t>
            </w:r>
            <w:r w:rsidR="000A0270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 xml:space="preserve"> на период 2025 года. </w:t>
            </w:r>
          </w:p>
        </w:tc>
      </w:tr>
      <w:tr w:rsidR="00AB1701" w:rsidRPr="00AA7BC6" w14:paraId="589609F4" w14:textId="77777777" w:rsidTr="00AB1701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2C0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№ п/п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556" w14:textId="77777777" w:rsidR="00AB1701" w:rsidRPr="00AA7BC6" w:rsidRDefault="00AB1701" w:rsidP="00AB1701">
            <w:pPr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Наименование должностей (профессий, категорий) исполнителей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DC5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Стоимость нормо-часа исполнителей, руб. (без НДС)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2BF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Общие трудозатраты (чел/час)</w:t>
            </w:r>
            <w:r w:rsidRPr="00AA7BC6">
              <w:rPr>
                <w:rFonts w:ascii="PT Astra Sans" w:hAnsi="PT Astra Sans" w:cs="Calibri"/>
                <w:color w:val="000000"/>
              </w:rPr>
              <w:br/>
              <w:t>(в чел/часах)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F44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Стоимость, руб. (без НДС)</w:t>
            </w:r>
          </w:p>
        </w:tc>
      </w:tr>
      <w:tr w:rsidR="00AB1701" w:rsidRPr="00AA7BC6" w14:paraId="715CC041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BE6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D99E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Руководитель проекта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73B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195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798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7B8C9743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79F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F332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Менеджер продукта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8A8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FE5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42,000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358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141 582,00 ₽</w:t>
            </w:r>
          </w:p>
        </w:tc>
      </w:tr>
      <w:tr w:rsidR="00AB1701" w:rsidRPr="00AA7BC6" w14:paraId="37DE311E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D9C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8B9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Архитектор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34E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F34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2DA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4EB634A4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106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5A30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D46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68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84,000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64D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283 164,00 ₽</w:t>
            </w:r>
          </w:p>
        </w:tc>
      </w:tr>
      <w:tr w:rsidR="00AB1701" w:rsidRPr="00AA7BC6" w14:paraId="01DBB740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5BA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15D4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Разработчик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23E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567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105,000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159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353 955,00 ₽</w:t>
            </w:r>
          </w:p>
        </w:tc>
      </w:tr>
      <w:tr w:rsidR="00AB1701" w:rsidRPr="00AA7BC6" w14:paraId="1B47154B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C0D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6AA6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Инженер по тестированию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520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836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63,000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BEF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212 373,00 ₽</w:t>
            </w:r>
          </w:p>
        </w:tc>
      </w:tr>
      <w:tr w:rsidR="00AB1701" w:rsidRPr="00AA7BC6" w14:paraId="3778381A" w14:textId="77777777" w:rsidTr="00AB1701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ADC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4784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 по безопасной разработке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3F3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C80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59E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54F574BF" w14:textId="77777777" w:rsidTr="00AB1701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00B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E41D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Аналитик по информационной безопасности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91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6AF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763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00E32F68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AFE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9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4B8B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Сетевой инженер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D03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A03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7BE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18BDA9DC" w14:textId="77777777" w:rsidTr="00AB1701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95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2B05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Инженер по внедрению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251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A88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E65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70 791,00 ₽</w:t>
            </w:r>
          </w:p>
        </w:tc>
      </w:tr>
      <w:tr w:rsidR="00AB1701" w:rsidRPr="00AA7BC6" w14:paraId="715BAFE5" w14:textId="77777777" w:rsidTr="00AB1701">
        <w:trPr>
          <w:trHeight w:val="319"/>
        </w:trPr>
        <w:tc>
          <w:tcPr>
            <w:tcW w:w="5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28E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E07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420,000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FD3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1 415 820,00 ₽</w:t>
            </w:r>
          </w:p>
        </w:tc>
      </w:tr>
      <w:tr w:rsidR="00AB1701" w:rsidRPr="00AA7BC6" w14:paraId="08C6B476" w14:textId="77777777" w:rsidTr="00AB1701">
        <w:trPr>
          <w:trHeight w:val="315"/>
        </w:trPr>
        <w:tc>
          <w:tcPr>
            <w:tcW w:w="7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D5A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ИТОГО стоимость работ с учетом НДС 20%: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81F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1 698 984,00 ₽</w:t>
            </w:r>
          </w:p>
        </w:tc>
      </w:tr>
    </w:tbl>
    <w:p w14:paraId="215A819F" w14:textId="71397D54" w:rsidR="00CC6B99" w:rsidRPr="00AA7BC6" w:rsidRDefault="00CC6B99" w:rsidP="00D078B9">
      <w:pPr>
        <w:rPr>
          <w:rFonts w:ascii="PT Astra Sans" w:hAnsi="PT Astra Sans"/>
          <w:bCs/>
          <w:iCs/>
        </w:rPr>
      </w:pPr>
    </w:p>
    <w:p w14:paraId="1C59D908" w14:textId="77777777" w:rsidR="00CC6B99" w:rsidRPr="00AA7BC6" w:rsidRDefault="00CC6B99">
      <w:pPr>
        <w:spacing w:after="120"/>
        <w:jc w:val="both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br w:type="page"/>
      </w:r>
    </w:p>
    <w:p w14:paraId="14E06DBE" w14:textId="77777777" w:rsidR="00314C12" w:rsidRPr="00AA7BC6" w:rsidRDefault="00314C12" w:rsidP="00314C12">
      <w:pPr>
        <w:spacing w:after="120"/>
        <w:jc w:val="right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lastRenderedPageBreak/>
        <w:t>Приложение № 2</w:t>
      </w:r>
      <w:r w:rsidRPr="00AA7BC6">
        <w:rPr>
          <w:rFonts w:ascii="PT Astra Sans" w:hAnsi="PT Astra Sans"/>
          <w:bCs/>
          <w:iCs/>
        </w:rPr>
        <w:br/>
        <w:t xml:space="preserve"> к письму ООО «СИГМА»</w:t>
      </w:r>
    </w:p>
    <w:p w14:paraId="00DECCC5" w14:textId="24B4C0E4" w:rsidR="00314C12" w:rsidRPr="00AA7BC6" w:rsidRDefault="00314C12" w:rsidP="00314C12">
      <w:pPr>
        <w:jc w:val="right"/>
        <w:rPr>
          <w:rFonts w:ascii="PT Astra Sans" w:hAnsi="PT Astra Sans"/>
          <w:bCs/>
          <w:iCs/>
        </w:rPr>
      </w:pPr>
      <w:r w:rsidRPr="00AA7BC6">
        <w:rPr>
          <w:rFonts w:ascii="PT Astra Sans" w:hAnsi="PT Astra Sans"/>
          <w:bCs/>
          <w:iCs/>
        </w:rPr>
        <w:t xml:space="preserve">от № </w:t>
      </w:r>
    </w:p>
    <w:tbl>
      <w:tblPr>
        <w:tblW w:w="9399" w:type="dxa"/>
        <w:tblLook w:val="04A0" w:firstRow="1" w:lastRow="0" w:firstColumn="1" w:lastColumn="0" w:noHBand="0" w:noVBand="1"/>
      </w:tblPr>
      <w:tblGrid>
        <w:gridCol w:w="1146"/>
        <w:gridCol w:w="2965"/>
        <w:gridCol w:w="1724"/>
        <w:gridCol w:w="14"/>
        <w:gridCol w:w="1594"/>
        <w:gridCol w:w="14"/>
        <w:gridCol w:w="1928"/>
        <w:gridCol w:w="14"/>
      </w:tblGrid>
      <w:tr w:rsidR="00AB1701" w:rsidRPr="00AA7BC6" w14:paraId="4FC1BE05" w14:textId="77777777" w:rsidTr="00AB1701">
        <w:trPr>
          <w:trHeight w:val="319"/>
        </w:trPr>
        <w:tc>
          <w:tcPr>
            <w:tcW w:w="93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34317" w14:textId="1B1063BB" w:rsidR="00AB1701" w:rsidRPr="00AA7BC6" w:rsidRDefault="00AB1701" w:rsidP="000A0270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 xml:space="preserve">Плановый объем доработок СИГМА.ИВК по заданиям ПАО </w:t>
            </w:r>
            <w:r w:rsidR="000A0270">
              <w:rPr>
                <w:rFonts w:ascii="PT Astra Sans" w:hAnsi="PT Astra Sans" w:cs="Calibri"/>
                <w:b/>
                <w:bCs/>
                <w:color w:val="000000"/>
              </w:rPr>
              <w:t>«</w:t>
            </w: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Тамбовская энергосбытовая компания</w:t>
            </w:r>
            <w:r w:rsidR="000A0270">
              <w:rPr>
                <w:rFonts w:ascii="PT Astra Sans" w:hAnsi="PT Astra Sans" w:cs="Calibri"/>
                <w:b/>
                <w:bCs/>
                <w:color w:val="000000"/>
              </w:rPr>
              <w:t>»</w:t>
            </w: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 xml:space="preserve"> на период 2025 года.</w:t>
            </w:r>
          </w:p>
        </w:tc>
      </w:tr>
      <w:tr w:rsidR="00AB1701" w:rsidRPr="00AA7BC6" w14:paraId="52B99254" w14:textId="77777777" w:rsidTr="00AB1701">
        <w:trPr>
          <w:gridAfter w:val="1"/>
          <w:wAfter w:w="14" w:type="dxa"/>
          <w:trHeight w:val="1575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989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№ п/п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8DDC" w14:textId="77777777" w:rsidR="00AB1701" w:rsidRPr="00AA7BC6" w:rsidRDefault="00AB1701" w:rsidP="00AB1701">
            <w:pPr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Наименование доработки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0E1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Стоимость нормо-часа исполнителей, руб. (без НДС)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26D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Общие трудозатраты (чел/час)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2A2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Стоимость, руб. (без НДС)</w:t>
            </w:r>
          </w:p>
        </w:tc>
      </w:tr>
      <w:tr w:rsidR="00AB1701" w:rsidRPr="00AA7BC6" w14:paraId="497482E2" w14:textId="77777777" w:rsidTr="00AB1701">
        <w:trPr>
          <w:gridAfter w:val="1"/>
          <w:wAfter w:w="14" w:type="dxa"/>
          <w:trHeight w:val="114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912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9F6B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Автоматизированное формирования отчётов по расписанию и их сохранение или отправка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8C1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F50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902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20 226,00 ₽</w:t>
            </w:r>
          </w:p>
        </w:tc>
      </w:tr>
      <w:tr w:rsidR="00AB1701" w:rsidRPr="00AA7BC6" w14:paraId="303DE41C" w14:textId="77777777" w:rsidTr="00AB1701">
        <w:trPr>
          <w:gridAfter w:val="1"/>
          <w:wAfter w:w="14" w:type="dxa"/>
          <w:trHeight w:val="142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F9F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0E63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Анализ показаний (результатов измерений) на </w:t>
            </w: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аномальность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 "на лету" с возможностью гибкого изменения </w:t>
            </w: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уставок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 аналитических алгоритмов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B26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C30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CFE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47 194,00 ₽</w:t>
            </w:r>
          </w:p>
        </w:tc>
      </w:tr>
      <w:tr w:rsidR="00AB1701" w:rsidRPr="00AA7BC6" w14:paraId="20425B22" w14:textId="77777777" w:rsidTr="00AB1701">
        <w:trPr>
          <w:gridAfter w:val="1"/>
          <w:wAfter w:w="14" w:type="dxa"/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C94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ABF3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Аномалия данных, связанная с регулярным уходом времени ПУ от эталона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515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063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7D5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7B863DA6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9B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CEF3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Вкладка «Расчётные величины» для ТУ/</w:t>
            </w: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ТчП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/ЭО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319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7A1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AC3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47 194,00 ₽</w:t>
            </w:r>
          </w:p>
        </w:tc>
      </w:tr>
      <w:tr w:rsidR="00AB1701" w:rsidRPr="00AA7BC6" w14:paraId="50F4E621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05A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F87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Доработка реестра ЭО до реестра объектов недвижимости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E58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00C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780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56B0C5F5" w14:textId="77777777" w:rsidTr="00AB1701">
        <w:trPr>
          <w:gridAfter w:val="1"/>
          <w:wAfter w:w="14" w:type="dxa"/>
          <w:trHeight w:val="370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E1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9FF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История перемещения MAC адреса (ПУ) по ПУ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A77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6CE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DBD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53 936,00 ₽</w:t>
            </w:r>
          </w:p>
        </w:tc>
      </w:tr>
      <w:tr w:rsidR="00AB1701" w:rsidRPr="00AA7BC6" w14:paraId="1D9C2C2F" w14:textId="77777777" w:rsidTr="00AB1701">
        <w:trPr>
          <w:gridAfter w:val="1"/>
          <w:wAfter w:w="14" w:type="dxa"/>
          <w:trHeight w:val="342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35B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lastRenderedPageBreak/>
              <w:t>7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EADE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Кликабельные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 переходы между реестрами и справочниками по ссылкам в строках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347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AA8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C8D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3493ACA6" w14:textId="77777777" w:rsidTr="00AB1701">
        <w:trPr>
          <w:gridAfter w:val="1"/>
          <w:wAfter w:w="14" w:type="dxa"/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BF4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9CB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Конструктор отчётов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2DB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C52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32,00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570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107 872,00 ₽</w:t>
            </w:r>
          </w:p>
        </w:tc>
      </w:tr>
      <w:tr w:rsidR="00AB1701" w:rsidRPr="00AA7BC6" w14:paraId="68E94ACB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19C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9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8C21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Модуль мониторинга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9C5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757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24,00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8D0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80 904,00 ₽</w:t>
            </w:r>
          </w:p>
        </w:tc>
      </w:tr>
      <w:tr w:rsidR="00AB1701" w:rsidRPr="00AA7BC6" w14:paraId="6A356501" w14:textId="77777777" w:rsidTr="00AB1701">
        <w:trPr>
          <w:gridAfter w:val="1"/>
          <w:wAfter w:w="14" w:type="dxa"/>
          <w:trHeight w:val="114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3F9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4DC8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Настройки </w:t>
            </w: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уставок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 xml:space="preserve"> аномалий по умолчанию для каждой ЭСК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BCA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726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303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20 226,00 ₽</w:t>
            </w:r>
          </w:p>
        </w:tc>
      </w:tr>
      <w:tr w:rsidR="00AB1701" w:rsidRPr="00AA7BC6" w14:paraId="68B0B3DC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D73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11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47F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НСИ ПУ. Разрядность регистров ПУ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C94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286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6E3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61F85807" w14:textId="77777777" w:rsidTr="00AB1701">
        <w:trPr>
          <w:gridAfter w:val="1"/>
          <w:wAfter w:w="14" w:type="dxa"/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E46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12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0E76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НСИ ПУ. Сравнение целевой и фактической НСИ, загруженной в ПУ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D20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5ED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12,00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211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40 452,00 ₽</w:t>
            </w:r>
          </w:p>
        </w:tc>
      </w:tr>
      <w:tr w:rsidR="00AB1701" w:rsidRPr="00AA7BC6" w14:paraId="403E1982" w14:textId="77777777" w:rsidTr="00AB1701">
        <w:trPr>
          <w:gridAfter w:val="1"/>
          <w:wAfter w:w="14" w:type="dxa"/>
          <w:trHeight w:val="256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FB4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B55A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Отображение показаний в привязке к ТУ/</w:t>
            </w:r>
            <w:proofErr w:type="spellStart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ТчП</w:t>
            </w:r>
            <w:proofErr w:type="spellEnd"/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/ЭО, а не только к прибору учёта ЭЭ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2B9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11D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E70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47 194,00 ₽</w:t>
            </w:r>
          </w:p>
        </w:tc>
      </w:tr>
      <w:tr w:rsidR="00AB1701" w:rsidRPr="00AA7BC6" w14:paraId="03151FC8" w14:textId="77777777" w:rsidTr="00AB1701">
        <w:trPr>
          <w:gridAfter w:val="1"/>
          <w:wAfter w:w="14" w:type="dxa"/>
          <w:trHeight w:val="342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6BA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3D22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Отправка сформированной таблицы (в том числе - отчёта) на электронную почту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10E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2A3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85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322DBE8F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F72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15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4F2F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Отчёт о синхронизации времени ПУ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C1D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755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185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20 226,00 ₽</w:t>
            </w:r>
          </w:p>
        </w:tc>
      </w:tr>
      <w:tr w:rsidR="00AB1701" w:rsidRPr="00AA7BC6" w14:paraId="2FF20F0A" w14:textId="77777777" w:rsidTr="00AB1701">
        <w:trPr>
          <w:gridAfter w:val="1"/>
          <w:wAfter w:w="14" w:type="dxa"/>
          <w:trHeight w:val="142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335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lastRenderedPageBreak/>
              <w:t>16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5DB4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Отчёт по передаче данных в БС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BF1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F8F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1D5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33 710,00 ₽</w:t>
            </w:r>
          </w:p>
        </w:tc>
      </w:tr>
      <w:tr w:rsidR="00AB1701" w:rsidRPr="00AA7BC6" w14:paraId="480E1133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CA8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17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52FE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Портал контрагентов ПОДИС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ABB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9CB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0D0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87 646,00 ₽</w:t>
            </w:r>
          </w:p>
        </w:tc>
      </w:tr>
      <w:tr w:rsidR="00AB1701" w:rsidRPr="00AA7BC6" w14:paraId="0D7DE941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9FF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18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1A7B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 Договоров ТО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A04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659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285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5C7DEF99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0D1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19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18C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 коммуникационных модулей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3D0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09B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A43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0048EBC3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ADD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20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7169" w14:textId="6795A7B5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 производителей оборудования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A95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C43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B97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75AED846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44C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21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1F5A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 работ по смене ПУ, история жизненного цикла ПУ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8E5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45B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2B7A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5B70A372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DBA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22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A667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Реестры Договоров, Потребителей и Лицевых Счетов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7B0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E16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9,00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18E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30 339,00 ₽</w:t>
            </w:r>
          </w:p>
        </w:tc>
      </w:tr>
      <w:tr w:rsidR="00AB1701" w:rsidRPr="00AA7BC6" w14:paraId="7D8640D2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2F7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23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ED60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Реестры ценовых структур и тарифов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737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4BC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14,00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2B2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47 194,00 ₽</w:t>
            </w:r>
          </w:p>
        </w:tc>
      </w:tr>
      <w:tr w:rsidR="00AB1701" w:rsidRPr="00AA7BC6" w14:paraId="4E18F299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A75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24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4935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Ролевая модель. Доработки по функционалу, не вошедшему в ТЗ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749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5B8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583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53 936,00 ₽</w:t>
            </w:r>
          </w:p>
        </w:tc>
      </w:tr>
      <w:tr w:rsidR="00AB1701" w:rsidRPr="00AA7BC6" w14:paraId="379D7784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AF6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25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B167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Ролевая модель. Перечни ролей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6B9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9D3B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E4E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6 742,00 ₽</w:t>
            </w:r>
          </w:p>
        </w:tc>
      </w:tr>
      <w:tr w:rsidR="00AB1701" w:rsidRPr="00AA7BC6" w14:paraId="249534AF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D7A0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26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D258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Ролевая модель. Структурные и обособленные подразделения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3CC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859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8,00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3C6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26 968,00 ₽</w:t>
            </w:r>
          </w:p>
        </w:tc>
      </w:tr>
      <w:tr w:rsidR="00AB1701" w:rsidRPr="00AA7BC6" w14:paraId="7DC80C2F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E68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27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AC47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Ролевая модель. Шаблоны должностей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FFB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630C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A83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16 855,00 ₽</w:t>
            </w:r>
          </w:p>
        </w:tc>
      </w:tr>
      <w:tr w:rsidR="00AB1701" w:rsidRPr="00AA7BC6" w14:paraId="7A626B7C" w14:textId="77777777" w:rsidTr="00AB1701">
        <w:trPr>
          <w:gridAfter w:val="1"/>
          <w:wAfter w:w="14" w:type="dxa"/>
          <w:trHeight w:val="57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6ED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28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3367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Сведение балансов ЭЭ по объектам недвижимости по статьям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D5A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3C57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30,00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92D3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101 130,00 ₽</w:t>
            </w:r>
          </w:p>
        </w:tc>
      </w:tr>
      <w:tr w:rsidR="00AB1701" w:rsidRPr="00AA7BC6" w14:paraId="49AC8E80" w14:textId="77777777" w:rsidTr="00AB1701">
        <w:trPr>
          <w:gridAfter w:val="1"/>
          <w:wAfter w:w="14" w:type="dxa"/>
          <w:trHeight w:val="114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752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29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0B72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Сохранение с возможностью последующего редактирования пользовательских настроек (фильтров) отчётов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E9A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AD2E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5F9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1854D99F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A741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30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51E3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ФИАС/ГАР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33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734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35,00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1B8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117 985,00 ₽</w:t>
            </w:r>
          </w:p>
        </w:tc>
      </w:tr>
      <w:tr w:rsidR="00AB1701" w:rsidRPr="00AA7BC6" w14:paraId="346099F8" w14:textId="77777777" w:rsidTr="00AB1701">
        <w:trPr>
          <w:gridAfter w:val="1"/>
          <w:wAfter w:w="14" w:type="dxa"/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58A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31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680B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Формирование произвольных групп объектов учета по разным критериям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270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A70F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13,00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C5C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43 823,00 ₽</w:t>
            </w:r>
          </w:p>
        </w:tc>
      </w:tr>
      <w:tr w:rsidR="00AB1701" w:rsidRPr="00AA7BC6" w14:paraId="7545E9B2" w14:textId="77777777" w:rsidTr="00AB1701">
        <w:trPr>
          <w:gridAfter w:val="1"/>
          <w:wAfter w:w="14" w:type="dxa"/>
          <w:trHeight w:val="31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92C9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32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519" w14:textId="77777777" w:rsidR="00AB1701" w:rsidRPr="00AA7BC6" w:rsidRDefault="00AB1701" w:rsidP="00AB1701">
            <w:pPr>
              <w:rPr>
                <w:rFonts w:ascii="PT Astra Sans" w:hAnsi="PT Astra Sans" w:cs="Tahoma"/>
                <w:color w:val="000000"/>
                <w:sz w:val="22"/>
                <w:szCs w:val="22"/>
              </w:rPr>
            </w:pPr>
            <w:r w:rsidRPr="00AA7BC6">
              <w:rPr>
                <w:rFonts w:ascii="PT Astra Sans" w:hAnsi="PT Astra Sans" w:cs="Tahoma"/>
                <w:color w:val="000000"/>
                <w:sz w:val="22"/>
                <w:szCs w:val="22"/>
              </w:rPr>
              <w:t>Центр уведомлений пользователя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287D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3 371,00 ₽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3FB8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18,00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3682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color w:val="000000"/>
              </w:rPr>
            </w:pPr>
            <w:r w:rsidRPr="00AA7BC6">
              <w:rPr>
                <w:rFonts w:ascii="PT Astra Sans" w:hAnsi="PT Astra Sans" w:cs="Calibri"/>
                <w:color w:val="000000"/>
              </w:rPr>
              <w:t>60 678,00 ₽</w:t>
            </w:r>
          </w:p>
        </w:tc>
      </w:tr>
      <w:tr w:rsidR="00AB1701" w:rsidRPr="00AA7BC6" w14:paraId="3798D758" w14:textId="77777777" w:rsidTr="00AB1701">
        <w:trPr>
          <w:trHeight w:val="315"/>
        </w:trPr>
        <w:tc>
          <w:tcPr>
            <w:tcW w:w="5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5504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3DF6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420,000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975" w14:textId="77777777" w:rsidR="00AB1701" w:rsidRPr="00AA7BC6" w:rsidRDefault="00AB1701" w:rsidP="00AB1701">
            <w:pPr>
              <w:jc w:val="center"/>
              <w:rPr>
                <w:rFonts w:ascii="PT Astra Sans" w:hAnsi="PT Astra Sans" w:cs="Calibri"/>
                <w:b/>
                <w:bCs/>
                <w:color w:val="000000"/>
              </w:rPr>
            </w:pPr>
            <w:r w:rsidRPr="00AA7BC6">
              <w:rPr>
                <w:rFonts w:ascii="PT Astra Sans" w:hAnsi="PT Astra Sans" w:cs="Calibri"/>
                <w:b/>
                <w:bCs/>
                <w:color w:val="000000"/>
              </w:rPr>
              <w:t>1 415 820,00 ₽</w:t>
            </w:r>
          </w:p>
        </w:tc>
      </w:tr>
    </w:tbl>
    <w:p w14:paraId="26B6751B" w14:textId="1907FB19" w:rsidR="00255579" w:rsidRPr="00AA7BC6" w:rsidRDefault="00255579">
      <w:pPr>
        <w:spacing w:after="120"/>
        <w:jc w:val="both"/>
        <w:rPr>
          <w:rFonts w:ascii="PT Astra Sans" w:hAnsi="PT Astra Sans"/>
          <w:bCs/>
          <w:iCs/>
        </w:rPr>
      </w:pPr>
    </w:p>
    <w:sectPr w:rsidR="00255579" w:rsidRPr="00AA7BC6" w:rsidSect="00367508">
      <w:headerReference w:type="default" r:id="rId9"/>
      <w:type w:val="continuous"/>
      <w:pgSz w:w="11906" w:h="16838" w:code="9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659F8" w14:textId="77777777" w:rsidR="007F4246" w:rsidRDefault="007F4246" w:rsidP="0075585C">
      <w:r>
        <w:separator/>
      </w:r>
    </w:p>
  </w:endnote>
  <w:endnote w:type="continuationSeparator" w:id="0">
    <w:p w14:paraId="2809C91D" w14:textId="77777777" w:rsidR="007F4246" w:rsidRDefault="007F4246" w:rsidP="0075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874A0" w14:textId="77777777" w:rsidR="007F4246" w:rsidRDefault="007F4246" w:rsidP="0075585C">
      <w:r>
        <w:separator/>
      </w:r>
    </w:p>
  </w:footnote>
  <w:footnote w:type="continuationSeparator" w:id="0">
    <w:p w14:paraId="333145BE" w14:textId="77777777" w:rsidR="007F4246" w:rsidRDefault="007F4246" w:rsidP="00755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006886"/>
      <w:docPartObj>
        <w:docPartGallery w:val="Page Numbers (Top of Page)"/>
        <w:docPartUnique/>
      </w:docPartObj>
    </w:sdtPr>
    <w:sdtEndPr>
      <w:rPr>
        <w:rFonts w:ascii="PT Astra Sans" w:hAnsi="PT Astra Sans"/>
      </w:rPr>
    </w:sdtEndPr>
    <w:sdtContent>
      <w:p w14:paraId="78A1F965" w14:textId="6C917A32" w:rsidR="00006BFA" w:rsidRDefault="00006BFA" w:rsidP="00367508">
        <w:pPr>
          <w:pStyle w:val="a5"/>
          <w:jc w:val="center"/>
        </w:pPr>
        <w:r w:rsidRPr="00367508">
          <w:rPr>
            <w:rFonts w:ascii="PT Astra Sans" w:hAnsi="PT Astra Sans"/>
            <w:sz w:val="24"/>
          </w:rPr>
          <w:fldChar w:fldCharType="begin"/>
        </w:r>
        <w:r w:rsidRPr="00367508">
          <w:rPr>
            <w:rFonts w:ascii="PT Astra Sans" w:hAnsi="PT Astra Sans"/>
            <w:sz w:val="24"/>
          </w:rPr>
          <w:instrText>PAGE   \* MERGEFORMAT</w:instrText>
        </w:r>
        <w:r w:rsidRPr="00367508">
          <w:rPr>
            <w:rFonts w:ascii="PT Astra Sans" w:hAnsi="PT Astra Sans"/>
            <w:sz w:val="24"/>
          </w:rPr>
          <w:fldChar w:fldCharType="separate"/>
        </w:r>
        <w:r w:rsidR="000A0270">
          <w:rPr>
            <w:rFonts w:ascii="PT Astra Sans" w:hAnsi="PT Astra Sans"/>
            <w:noProof/>
            <w:sz w:val="24"/>
          </w:rPr>
          <w:t>5</w:t>
        </w:r>
        <w:r w:rsidRPr="00367508">
          <w:rPr>
            <w:rFonts w:ascii="PT Astra Sans" w:hAnsi="PT Astra Sans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2D1C"/>
    <w:multiLevelType w:val="hybridMultilevel"/>
    <w:tmpl w:val="5EC2C8F4"/>
    <w:lvl w:ilvl="0" w:tplc="B70E4C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2F502CC"/>
    <w:multiLevelType w:val="hybridMultilevel"/>
    <w:tmpl w:val="F0C4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4434E0B"/>
    <w:multiLevelType w:val="hybridMultilevel"/>
    <w:tmpl w:val="91DADF8E"/>
    <w:lvl w:ilvl="0" w:tplc="FA425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B75A2C"/>
    <w:multiLevelType w:val="hybridMultilevel"/>
    <w:tmpl w:val="185CD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4F1129A"/>
    <w:multiLevelType w:val="hybridMultilevel"/>
    <w:tmpl w:val="86E2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CC088">
      <w:numFmt w:val="bullet"/>
      <w:lvlText w:val="•"/>
      <w:lvlJc w:val="left"/>
      <w:pPr>
        <w:ind w:left="1785" w:hanging="705"/>
      </w:pPr>
      <w:rPr>
        <w:rFonts w:ascii="Tahoma" w:eastAsia="Arial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70135"/>
    <w:multiLevelType w:val="hybridMultilevel"/>
    <w:tmpl w:val="86E2F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Tahoma" w:eastAsia="Arial" w:hAnsi="Tahoma" w:cs="Tahom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953DF"/>
    <w:multiLevelType w:val="hybridMultilevel"/>
    <w:tmpl w:val="D278E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C22C6"/>
    <w:multiLevelType w:val="hybridMultilevel"/>
    <w:tmpl w:val="A104BB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forms"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F1"/>
    <w:rsid w:val="00006BFA"/>
    <w:rsid w:val="00015E1F"/>
    <w:rsid w:val="00024CAE"/>
    <w:rsid w:val="0002504A"/>
    <w:rsid w:val="00026456"/>
    <w:rsid w:val="000338A3"/>
    <w:rsid w:val="00045DF3"/>
    <w:rsid w:val="00045E28"/>
    <w:rsid w:val="0006022C"/>
    <w:rsid w:val="00067A8A"/>
    <w:rsid w:val="00074C82"/>
    <w:rsid w:val="0008137D"/>
    <w:rsid w:val="000814AD"/>
    <w:rsid w:val="00085D6D"/>
    <w:rsid w:val="000A0270"/>
    <w:rsid w:val="000C0F69"/>
    <w:rsid w:val="000D393A"/>
    <w:rsid w:val="000E1270"/>
    <w:rsid w:val="001179FE"/>
    <w:rsid w:val="001318B6"/>
    <w:rsid w:val="00132132"/>
    <w:rsid w:val="00147591"/>
    <w:rsid w:val="001639B6"/>
    <w:rsid w:val="00165A75"/>
    <w:rsid w:val="00173500"/>
    <w:rsid w:val="00173DB3"/>
    <w:rsid w:val="00175EAA"/>
    <w:rsid w:val="00182C9D"/>
    <w:rsid w:val="001840E5"/>
    <w:rsid w:val="00194732"/>
    <w:rsid w:val="001A0B62"/>
    <w:rsid w:val="001A56B6"/>
    <w:rsid w:val="001A76E3"/>
    <w:rsid w:val="001C2CC0"/>
    <w:rsid w:val="001C38EA"/>
    <w:rsid w:val="001C5E2A"/>
    <w:rsid w:val="001D65AF"/>
    <w:rsid w:val="001E554B"/>
    <w:rsid w:val="001E7D13"/>
    <w:rsid w:val="001F2094"/>
    <w:rsid w:val="00201445"/>
    <w:rsid w:val="0020501C"/>
    <w:rsid w:val="00217131"/>
    <w:rsid w:val="00226C1E"/>
    <w:rsid w:val="00233954"/>
    <w:rsid w:val="00236E14"/>
    <w:rsid w:val="002528F5"/>
    <w:rsid w:val="00255579"/>
    <w:rsid w:val="00255B82"/>
    <w:rsid w:val="00287E0E"/>
    <w:rsid w:val="002A4FE1"/>
    <w:rsid w:val="002B7691"/>
    <w:rsid w:val="002C547F"/>
    <w:rsid w:val="002D0D83"/>
    <w:rsid w:val="002D767F"/>
    <w:rsid w:val="00307F8D"/>
    <w:rsid w:val="003113E3"/>
    <w:rsid w:val="003139BA"/>
    <w:rsid w:val="00314C12"/>
    <w:rsid w:val="00316BEE"/>
    <w:rsid w:val="00325FA3"/>
    <w:rsid w:val="0032766D"/>
    <w:rsid w:val="00330E9C"/>
    <w:rsid w:val="0033700B"/>
    <w:rsid w:val="00346CAD"/>
    <w:rsid w:val="00367508"/>
    <w:rsid w:val="00372C46"/>
    <w:rsid w:val="00377A83"/>
    <w:rsid w:val="0038160D"/>
    <w:rsid w:val="0039770B"/>
    <w:rsid w:val="003A3DD4"/>
    <w:rsid w:val="003A4FF7"/>
    <w:rsid w:val="003A6705"/>
    <w:rsid w:val="003B6EF1"/>
    <w:rsid w:val="003C66BC"/>
    <w:rsid w:val="003D6B3F"/>
    <w:rsid w:val="003F3ADB"/>
    <w:rsid w:val="003F4498"/>
    <w:rsid w:val="00403E8A"/>
    <w:rsid w:val="00406ADB"/>
    <w:rsid w:val="00426BA5"/>
    <w:rsid w:val="004276EA"/>
    <w:rsid w:val="00434EAB"/>
    <w:rsid w:val="00444540"/>
    <w:rsid w:val="00456583"/>
    <w:rsid w:val="004632A6"/>
    <w:rsid w:val="004676EF"/>
    <w:rsid w:val="00477498"/>
    <w:rsid w:val="00483BFE"/>
    <w:rsid w:val="0049498C"/>
    <w:rsid w:val="004A5DE2"/>
    <w:rsid w:val="004B1678"/>
    <w:rsid w:val="004C4F08"/>
    <w:rsid w:val="004C7391"/>
    <w:rsid w:val="004D37B5"/>
    <w:rsid w:val="004E3581"/>
    <w:rsid w:val="004F3186"/>
    <w:rsid w:val="00517339"/>
    <w:rsid w:val="00543CC7"/>
    <w:rsid w:val="00552E87"/>
    <w:rsid w:val="00553469"/>
    <w:rsid w:val="00555423"/>
    <w:rsid w:val="0055596F"/>
    <w:rsid w:val="00573E23"/>
    <w:rsid w:val="00582E92"/>
    <w:rsid w:val="005853F3"/>
    <w:rsid w:val="00587D66"/>
    <w:rsid w:val="005A4DAF"/>
    <w:rsid w:val="005A562B"/>
    <w:rsid w:val="005C4DCA"/>
    <w:rsid w:val="005C5B49"/>
    <w:rsid w:val="005C70F7"/>
    <w:rsid w:val="005D58EC"/>
    <w:rsid w:val="005D661F"/>
    <w:rsid w:val="005F4297"/>
    <w:rsid w:val="00604CEB"/>
    <w:rsid w:val="00625578"/>
    <w:rsid w:val="00626B9E"/>
    <w:rsid w:val="006369CB"/>
    <w:rsid w:val="0064009B"/>
    <w:rsid w:val="00644133"/>
    <w:rsid w:val="006454D7"/>
    <w:rsid w:val="00654AEB"/>
    <w:rsid w:val="00656438"/>
    <w:rsid w:val="00660B90"/>
    <w:rsid w:val="00691DA2"/>
    <w:rsid w:val="006B1CD3"/>
    <w:rsid w:val="006B60B3"/>
    <w:rsid w:val="006C38D1"/>
    <w:rsid w:val="006C6CF3"/>
    <w:rsid w:val="006D5397"/>
    <w:rsid w:val="006E273D"/>
    <w:rsid w:val="006F508F"/>
    <w:rsid w:val="007023D3"/>
    <w:rsid w:val="0070476D"/>
    <w:rsid w:val="00715292"/>
    <w:rsid w:val="00725EEA"/>
    <w:rsid w:val="00727143"/>
    <w:rsid w:val="00732AFB"/>
    <w:rsid w:val="007457A8"/>
    <w:rsid w:val="00747919"/>
    <w:rsid w:val="0075585C"/>
    <w:rsid w:val="00761922"/>
    <w:rsid w:val="00767067"/>
    <w:rsid w:val="00771285"/>
    <w:rsid w:val="00771454"/>
    <w:rsid w:val="007726BD"/>
    <w:rsid w:val="007811F8"/>
    <w:rsid w:val="007838A9"/>
    <w:rsid w:val="0079514B"/>
    <w:rsid w:val="007A596F"/>
    <w:rsid w:val="007B1C2C"/>
    <w:rsid w:val="007B4D13"/>
    <w:rsid w:val="007B5DDC"/>
    <w:rsid w:val="007C07FF"/>
    <w:rsid w:val="007D1EFD"/>
    <w:rsid w:val="007D22AE"/>
    <w:rsid w:val="007E42B2"/>
    <w:rsid w:val="007E62F6"/>
    <w:rsid w:val="007F4246"/>
    <w:rsid w:val="0080175A"/>
    <w:rsid w:val="008362D2"/>
    <w:rsid w:val="00846166"/>
    <w:rsid w:val="0085591B"/>
    <w:rsid w:val="00863D42"/>
    <w:rsid w:val="0086493A"/>
    <w:rsid w:val="00897A16"/>
    <w:rsid w:val="008A006F"/>
    <w:rsid w:val="008A7B76"/>
    <w:rsid w:val="008B7260"/>
    <w:rsid w:val="008C0644"/>
    <w:rsid w:val="008C3E49"/>
    <w:rsid w:val="008D2188"/>
    <w:rsid w:val="008E3369"/>
    <w:rsid w:val="008F2168"/>
    <w:rsid w:val="00904229"/>
    <w:rsid w:val="00906CF8"/>
    <w:rsid w:val="00917BC4"/>
    <w:rsid w:val="00920B00"/>
    <w:rsid w:val="00921BE3"/>
    <w:rsid w:val="00934310"/>
    <w:rsid w:val="00934A80"/>
    <w:rsid w:val="00937C7D"/>
    <w:rsid w:val="00945BDF"/>
    <w:rsid w:val="009569E2"/>
    <w:rsid w:val="009614D5"/>
    <w:rsid w:val="00961CE0"/>
    <w:rsid w:val="00966D87"/>
    <w:rsid w:val="0097241E"/>
    <w:rsid w:val="00974A29"/>
    <w:rsid w:val="00974BF6"/>
    <w:rsid w:val="0098652E"/>
    <w:rsid w:val="00992E51"/>
    <w:rsid w:val="009965D7"/>
    <w:rsid w:val="009A45E5"/>
    <w:rsid w:val="009A4C48"/>
    <w:rsid w:val="009A5570"/>
    <w:rsid w:val="009B3324"/>
    <w:rsid w:val="009C31F4"/>
    <w:rsid w:val="009E4237"/>
    <w:rsid w:val="009F63E6"/>
    <w:rsid w:val="00A000AB"/>
    <w:rsid w:val="00A00EBF"/>
    <w:rsid w:val="00A260EC"/>
    <w:rsid w:val="00A4627C"/>
    <w:rsid w:val="00A62B52"/>
    <w:rsid w:val="00A8795C"/>
    <w:rsid w:val="00A9523E"/>
    <w:rsid w:val="00A96C88"/>
    <w:rsid w:val="00AA10E5"/>
    <w:rsid w:val="00AA7BC6"/>
    <w:rsid w:val="00AB1701"/>
    <w:rsid w:val="00B06297"/>
    <w:rsid w:val="00B167D1"/>
    <w:rsid w:val="00B20063"/>
    <w:rsid w:val="00B33E6D"/>
    <w:rsid w:val="00B457E1"/>
    <w:rsid w:val="00B5669E"/>
    <w:rsid w:val="00B72910"/>
    <w:rsid w:val="00B77AFF"/>
    <w:rsid w:val="00B91C38"/>
    <w:rsid w:val="00B92503"/>
    <w:rsid w:val="00B94BC2"/>
    <w:rsid w:val="00BA27BF"/>
    <w:rsid w:val="00BB704E"/>
    <w:rsid w:val="00BC1E27"/>
    <w:rsid w:val="00BD4E7F"/>
    <w:rsid w:val="00BD7BFA"/>
    <w:rsid w:val="00BE784D"/>
    <w:rsid w:val="00BF4002"/>
    <w:rsid w:val="00C36C5D"/>
    <w:rsid w:val="00C421D1"/>
    <w:rsid w:val="00C42D67"/>
    <w:rsid w:val="00C43263"/>
    <w:rsid w:val="00C52C85"/>
    <w:rsid w:val="00C53B25"/>
    <w:rsid w:val="00C707AA"/>
    <w:rsid w:val="00C9613D"/>
    <w:rsid w:val="00CA1D20"/>
    <w:rsid w:val="00CA554A"/>
    <w:rsid w:val="00CA5D25"/>
    <w:rsid w:val="00CA7BB1"/>
    <w:rsid w:val="00CC6B99"/>
    <w:rsid w:val="00CD0F05"/>
    <w:rsid w:val="00CD211A"/>
    <w:rsid w:val="00CD65E1"/>
    <w:rsid w:val="00CF2530"/>
    <w:rsid w:val="00D00CE7"/>
    <w:rsid w:val="00D022D5"/>
    <w:rsid w:val="00D078B9"/>
    <w:rsid w:val="00D5116C"/>
    <w:rsid w:val="00D713B5"/>
    <w:rsid w:val="00D80B60"/>
    <w:rsid w:val="00DA4093"/>
    <w:rsid w:val="00DA7001"/>
    <w:rsid w:val="00DB6522"/>
    <w:rsid w:val="00DC06F3"/>
    <w:rsid w:val="00DD2198"/>
    <w:rsid w:val="00DD2F97"/>
    <w:rsid w:val="00DE6258"/>
    <w:rsid w:val="00DF295C"/>
    <w:rsid w:val="00DF3688"/>
    <w:rsid w:val="00DF7CF1"/>
    <w:rsid w:val="00E0155C"/>
    <w:rsid w:val="00E209E7"/>
    <w:rsid w:val="00E330BE"/>
    <w:rsid w:val="00E353B5"/>
    <w:rsid w:val="00E37DD3"/>
    <w:rsid w:val="00EA0590"/>
    <w:rsid w:val="00EA2170"/>
    <w:rsid w:val="00EA319B"/>
    <w:rsid w:val="00EC299B"/>
    <w:rsid w:val="00F42AA3"/>
    <w:rsid w:val="00F501C8"/>
    <w:rsid w:val="00F50725"/>
    <w:rsid w:val="00F54815"/>
    <w:rsid w:val="00F626FA"/>
    <w:rsid w:val="00F64DDA"/>
    <w:rsid w:val="00F76FCC"/>
    <w:rsid w:val="00F83CA4"/>
    <w:rsid w:val="00FA52C0"/>
    <w:rsid w:val="00FB1E13"/>
    <w:rsid w:val="00FB5C4D"/>
    <w:rsid w:val="00FE232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C7D6"/>
  <w15:chartTrackingRefBased/>
  <w15:docId w15:val="{EBA734DE-143D-4F64-84EA-FFA1B1FC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A16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6705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D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01445"/>
    <w:rPr>
      <w:color w:val="808080"/>
    </w:rPr>
  </w:style>
  <w:style w:type="paragraph" w:styleId="a5">
    <w:name w:val="header"/>
    <w:basedOn w:val="a"/>
    <w:link w:val="a6"/>
    <w:uiPriority w:val="99"/>
    <w:unhideWhenUsed/>
    <w:rsid w:val="0075585C"/>
    <w:pPr>
      <w:tabs>
        <w:tab w:val="center" w:pos="4677"/>
        <w:tab w:val="right" w:pos="9355"/>
      </w:tabs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75585C"/>
  </w:style>
  <w:style w:type="paragraph" w:styleId="a7">
    <w:name w:val="footer"/>
    <w:basedOn w:val="a"/>
    <w:link w:val="a8"/>
    <w:uiPriority w:val="99"/>
    <w:unhideWhenUsed/>
    <w:rsid w:val="0075585C"/>
    <w:pPr>
      <w:tabs>
        <w:tab w:val="center" w:pos="4677"/>
        <w:tab w:val="right" w:pos="9355"/>
      </w:tabs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5585C"/>
  </w:style>
  <w:style w:type="paragraph" w:customStyle="1" w:styleId="-">
    <w:name w:val="Сигма - Заголовок"/>
    <w:basedOn w:val="a"/>
    <w:rsid w:val="00DF7CF1"/>
    <w:pPr>
      <w:suppressAutoHyphens/>
      <w:ind w:left="1418"/>
    </w:pPr>
    <w:rPr>
      <w:rFonts w:ascii="Tahoma" w:hAnsi="Tahoma" w:cs="Tahoma"/>
      <w:b/>
      <w:sz w:val="20"/>
      <w:lang w:val="x-none" w:eastAsia="ar-SA"/>
    </w:rPr>
  </w:style>
  <w:style w:type="character" w:customStyle="1" w:styleId="10">
    <w:name w:val="Заголовок 1 Знак"/>
    <w:basedOn w:val="a0"/>
    <w:link w:val="1"/>
    <w:uiPriority w:val="9"/>
    <w:rsid w:val="003A67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paragraph" w:styleId="a9">
    <w:name w:val="List Paragraph"/>
    <w:basedOn w:val="a"/>
    <w:uiPriority w:val="34"/>
    <w:qFormat/>
    <w:rsid w:val="003A6705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ru"/>
    </w:rPr>
  </w:style>
  <w:style w:type="paragraph" w:styleId="aa">
    <w:name w:val="Body Text"/>
    <w:basedOn w:val="a"/>
    <w:link w:val="ab"/>
    <w:uiPriority w:val="99"/>
    <w:unhideWhenUsed/>
    <w:rsid w:val="003A6705"/>
    <w:pPr>
      <w:spacing w:after="120" w:line="276" w:lineRule="auto"/>
    </w:pPr>
    <w:rPr>
      <w:rFonts w:ascii="Arial" w:eastAsia="Arial" w:hAnsi="Arial" w:cs="Arial"/>
      <w:sz w:val="22"/>
      <w:szCs w:val="22"/>
      <w:lang w:val="ru"/>
    </w:rPr>
  </w:style>
  <w:style w:type="character" w:customStyle="1" w:styleId="ab">
    <w:name w:val="Основной текст Знак"/>
    <w:basedOn w:val="a0"/>
    <w:link w:val="aa"/>
    <w:uiPriority w:val="99"/>
    <w:rsid w:val="003A6705"/>
    <w:rPr>
      <w:rFonts w:ascii="Arial" w:eastAsia="Arial" w:hAnsi="Arial" w:cs="Arial"/>
      <w:lang w:val="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644133"/>
    <w:pPr>
      <w:jc w:val="both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44133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20B00"/>
    <w:pPr>
      <w:spacing w:after="0"/>
      <w:jc w:val="left"/>
    </w:pPr>
  </w:style>
  <w:style w:type="paragraph" w:styleId="2">
    <w:name w:val="List 2"/>
    <w:basedOn w:val="a"/>
    <w:uiPriority w:val="99"/>
    <w:unhideWhenUsed/>
    <w:rsid w:val="00CD65E1"/>
    <w:pPr>
      <w:ind w:left="566" w:hanging="283"/>
      <w:contextualSpacing/>
    </w:pPr>
  </w:style>
  <w:style w:type="paragraph" w:styleId="af">
    <w:name w:val="caption"/>
    <w:basedOn w:val="a"/>
    <w:next w:val="a"/>
    <w:uiPriority w:val="35"/>
    <w:unhideWhenUsed/>
    <w:qFormat/>
    <w:rsid w:val="00CD65E1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Body Text First Indent"/>
    <w:basedOn w:val="aa"/>
    <w:link w:val="af1"/>
    <w:uiPriority w:val="99"/>
    <w:unhideWhenUsed/>
    <w:rsid w:val="00CD65E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Красная строка Знак"/>
    <w:basedOn w:val="ab"/>
    <w:link w:val="af0"/>
    <w:uiPriority w:val="99"/>
    <w:rsid w:val="00CD65E1"/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omanova\Desktop\&#1041;&#1083;&#1072;&#1085;&#1082;%20&#1080;&#1089;&#1093;&#1086;&#1076;&#1103;&#1097;&#1077;&#1075;&#1086;%20&#1087;&#1080;&#1089;&#1100;&#1084;&#1072;%20&#1057;&#1052;%20&#1075;&#1086;&#1088;&#1080;&#1079;&#1086;&#1085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4D412-6AF1-4300-9F83-4194E16E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исходящего письма СМ горизонт</Template>
  <TotalTime>7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Марина Юрьевна</dc:creator>
  <cp:keywords/>
  <dc:description/>
  <cp:lastModifiedBy>Щенникова Маргарита Сергеевна</cp:lastModifiedBy>
  <cp:revision>6</cp:revision>
  <cp:lastPrinted>2023-05-25T14:05:00Z</cp:lastPrinted>
  <dcterms:created xsi:type="dcterms:W3CDTF">2024-08-20T09:57:00Z</dcterms:created>
  <dcterms:modified xsi:type="dcterms:W3CDTF">2024-08-20T15:06:00Z</dcterms:modified>
  <cp:category/>
</cp:coreProperties>
</file>